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39700ACB" w:rsidR="00CB3F7D" w:rsidRPr="0033027D" w:rsidRDefault="00CB3F7D" w:rsidP="00FD1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080930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r w:rsidR="00404774">
        <w:rPr>
          <w:b/>
          <w:noProof/>
          <w:sz w:val="24"/>
        </w:rPr>
        <w:t>85</w:t>
      </w:r>
      <w:r>
        <w:rPr>
          <w:b/>
          <w:noProof/>
          <w:sz w:val="24"/>
        </w:rPr>
        <w:tab/>
      </w:r>
      <w:r w:rsidR="0080768C" w:rsidRPr="0080768C">
        <w:rPr>
          <w:b/>
          <w:noProof/>
          <w:sz w:val="24"/>
        </w:rPr>
        <w:t>RP-</w:t>
      </w:r>
      <w:r w:rsidR="00AD7ED0" w:rsidRPr="00AD7ED0">
        <w:rPr>
          <w:b/>
          <w:noProof/>
          <w:sz w:val="24"/>
        </w:rPr>
        <w:t>191813</w:t>
      </w:r>
    </w:p>
    <w:p w14:paraId="0B3DFCD9" w14:textId="070A7537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 xml:space="preserve">Newport Beach, California, US, </w:t>
      </w:r>
      <w:r w:rsidR="00404774">
        <w:rPr>
          <w:rFonts w:cs="Arial"/>
          <w:b/>
          <w:sz w:val="24"/>
          <w:szCs w:val="24"/>
        </w:rPr>
        <w:t>16 September – 20 September</w:t>
      </w:r>
      <w:r>
        <w:rPr>
          <w:rFonts w:cs="Arial"/>
          <w:b/>
          <w:sz w:val="24"/>
          <w:szCs w:val="24"/>
        </w:rPr>
        <w:t xml:space="preserve"> 2019</w:t>
      </w:r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r w:rsidR="00FD118A" w:rsidRPr="00567415">
        <w:rPr>
          <w:rFonts w:eastAsia="Batang" w:cs="Arial"/>
          <w:sz w:val="18"/>
          <w:szCs w:val="18"/>
          <w:lang w:eastAsia="zh-CN"/>
        </w:rPr>
        <w:t>1</w:t>
      </w:r>
      <w:r w:rsidR="00FD118A">
        <w:rPr>
          <w:rFonts w:eastAsia="Batang" w:cs="Arial"/>
          <w:sz w:val="18"/>
          <w:szCs w:val="18"/>
          <w:lang w:eastAsia="zh-CN"/>
        </w:rPr>
        <w:t>91195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0473CE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293C9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293C9B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293C9B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293C9B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293C9B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293C9B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293C9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293C9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F158FB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22EF3914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E6D67F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63A6C4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1A59FD06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094C9F5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5B8A272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5E0D96E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A63068A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3FEC82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705263B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23C7C5D0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41FC72B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0CCA7C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F1CCAC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1E9C83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55E1625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35846EE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349F1E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772853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6CCF37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6C565B1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7F0EF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0130181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D199D9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4ABEDB1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16E883D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115EBB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7102042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75656F0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4F61684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66EAA56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2D7C43E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3A9073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52A58A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" w:name="OLE_LINK68"/>
            <w:bookmarkStart w:id="3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2"/>
            <w:bookmarkEnd w:id="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4" w:name="OLE_LINK66"/>
            <w:bookmarkStart w:id="5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4"/>
            <w:bookmarkEnd w:id="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6" w:name="OLE_LINK86"/>
            <w:bookmarkStart w:id="7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6"/>
            <w:bookmarkEnd w:id="7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8" w:name="OLE_LINK88"/>
            <w:bookmarkStart w:id="9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8"/>
            <w:bookmarkEnd w:id="9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080A70B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1393AE3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238E931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2FADA94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344377F9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1B5E5A9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236BFC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4099F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6027E7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75EB7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645CF5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5D464AB1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6CAC41EA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45F3DDA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72863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2114C4C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34CE905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38519D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543D8068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567409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03619EB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23A2630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70E7AA1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F59B44" w14:textId="027520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6695442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DF802" w14:textId="0763B4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1494E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8E28DD" w14:textId="2FCE3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72A79F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2A647F" w14:textId="23A4FA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4E34E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1ABD8" w14:textId="7F36CF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61907C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E5CC3A" w14:textId="7EF4E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12F3F2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BD40B0" w14:textId="33A71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5D6A7E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09C95" w14:textId="5971A7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4AF55D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2CB9A7" w14:textId="420DDE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76AD45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CF99B3C" w14:textId="70408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01EA9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CA119A6" w14:textId="1F4D4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5EDA5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541E" w14:textId="795A4F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46FA2A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2D0119" w14:textId="063C9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067A92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8B19DF" w14:textId="274557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30FE99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C9D8B3" w14:textId="3245BE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50286B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2B737B" w14:textId="39B99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4EF18A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E6FB8F" w14:textId="235F5C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7F134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D8C2E1" w14:textId="210C96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1B73A8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C03CD" w14:textId="3F172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6B0133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8517B0" w14:textId="28262A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7D9A4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18D828" w14:textId="22844B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482DB0B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A303E5" w14:textId="1BE0784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459ED8F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2EFD0" w14:textId="79F725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26F619E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36718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3D5C98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CBF59" w14:textId="245FB7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070837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614CC9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59E8A0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DD012A1" w14:textId="4C62A6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F8CAA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5267F2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78D301B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EC9376" w14:textId="51F6C3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02AE0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6880AB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4C4B3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696BC" w14:textId="28EE69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5D42E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6ADAA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27B6F2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DECFE" w14:textId="3464F4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1FF852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148548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838EB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1ABD95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C913FE" w14:textId="76104D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A6F1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422457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0731C5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1B67EE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252B3E" w14:textId="7D245A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76AF5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3F9F13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54ADD90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37FA9A" w14:textId="2C6C3E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4FAF6D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180B21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7E03A7F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09A887" w14:textId="6D4F7D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1D908DB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4D99C3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1EF3C8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5F371B" w14:textId="09604A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4E1881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1D1E7F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3601669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767EB1" w14:textId="6EC9A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48A9F7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3B75A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2CB8A14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3B1FA" w14:textId="42106F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0B81E1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10B6BA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4D108B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0ED276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857C6" w14:textId="3B1419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0D269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1BBF6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19CD06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6971209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4B6189" w14:textId="33FB2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455A11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2B69B5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1167828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13CC51" w14:textId="4B080C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0EE3BD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51F551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4B32D83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5F911A" w14:textId="789E2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65B0B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489AE4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793028A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9083CEE" w14:textId="479553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46B63F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58A171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44945C5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24CA9A" w14:textId="0AA632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24FD25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E8684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99746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2B88ACB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E6CC4E" w14:textId="3555DD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3A2A5FE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06AE12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5F118C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3F520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EC9E01" w14:textId="48C4F24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468F4B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024334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674856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87135" w14:textId="5D2FC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0C9A7E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1DFD05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ED588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9067F4" w14:textId="30EE2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3BFACC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F80D6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2CADE35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D62C64" w14:textId="25F85E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4451D8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12DADE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71A0CF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4151F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402D75" w14:textId="002DD3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92275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A0375A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31C5D6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DCFFF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53F611" w14:textId="7F84D6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262E50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59D9AB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0EA1B9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3478D3" w14:textId="6D5973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BB4B9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7F2C2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5CD377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379AA7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DB3998" w14:textId="430E79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1D5AA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3A0069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3CCC38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0196BF2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5A96377" w14:textId="0F2EFA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184267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468881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DE013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185ABE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8A4340" w14:textId="6C5B2E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10B9C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357E0A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F6F1D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24D8F8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BA76AB" w14:textId="32C905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64F054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5E0A2455" w14:textId="72D73F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E12871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4F5CD9C1" w14:textId="7CCE6D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713882FB" w14:textId="46BE9E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B0BED9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E12871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</w:tcPr>
          <w:p w14:paraId="1EE4B5CB" w14:textId="19E213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D0E90E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10" w:name="OLE_LINK45"/>
            <w:bookmarkStart w:id="11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10"/>
            <w:bookmarkEnd w:id="11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293C9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E70F0F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E70F0F" w:rsidRPr="001B0201" w:rsidRDefault="00293C9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662EDC7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CC097C" w14:textId="4FA22D6D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" w:name="OLE_LINK124"/>
            <w:bookmarkStart w:id="13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14" w:name="OLE_LINK130"/>
            <w:bookmarkStart w:id="15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4"/>
            <w:bookmarkEnd w:id="1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2"/>
          <w:bookmarkEnd w:id="13"/>
          <w:p w14:paraId="6494AE7D" w14:textId="5F9E524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2A-12A_n260M_UL_12A-n260M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6" w:name="OLE_LINK126"/>
            <w:bookmarkStart w:id="17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18" w:name="OLE_LINK132"/>
            <w:bookmarkStart w:id="19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8"/>
            <w:bookmarkEnd w:id="1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0" w:name="OLE_LINK155"/>
            <w:bookmarkStart w:id="21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0"/>
            <w:bookmarkEnd w:id="2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2" w:name="OLE_LINK128"/>
            <w:bookmarkStart w:id="23" w:name="OLE_LINK129"/>
            <w:bookmarkEnd w:id="16"/>
            <w:bookmarkEnd w:id="1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24" w:name="OLE_LINK141"/>
            <w:bookmarkStart w:id="25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"/>
            <w:bookmarkEnd w:id="2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2"/>
          <w:bookmarkEnd w:id="23"/>
          <w:p w14:paraId="27FCF38E" w14:textId="7A08BC4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E70F0F" w:rsidRPr="001B0201" w:rsidRDefault="00293C9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365947A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A1EC669" w14:textId="18ABCF0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26" w:name="OLE_LINK149"/>
            <w:bookmarkStart w:id="27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6"/>
            <w:bookmarkEnd w:id="2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281C2A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28" w:name="OLE_LINK136"/>
            <w:bookmarkStart w:id="29" w:name="OLE_LINK137"/>
            <w:bookmarkStart w:id="30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8"/>
            <w:bookmarkEnd w:id="29"/>
            <w:bookmarkEnd w:id="3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5105CD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1" w:name="OLE_LINK134"/>
            <w:bookmarkStart w:id="32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1"/>
          <w:bookmarkEnd w:id="32"/>
          <w:p w14:paraId="62EE9DEE" w14:textId="700FADF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249263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3" w:name="OLE_LINK138"/>
            <w:bookmarkStart w:id="34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3"/>
          <w:bookmarkEnd w:id="34"/>
          <w:p w14:paraId="722CC52F" w14:textId="1F00264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E70F0F" w:rsidRPr="001B0201" w:rsidRDefault="00293C9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72D6B1B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16D2EF2" w14:textId="420557A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5" w:name="OLE_LINK143"/>
            <w:bookmarkStart w:id="36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35"/>
            <w:bookmarkEnd w:id="3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37" w:name="OLE_LINK145"/>
            <w:bookmarkStart w:id="38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37"/>
            <w:bookmarkEnd w:id="3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9" w:name="OLE_LINK147"/>
            <w:bookmarkStart w:id="40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41" w:name="OLE_LINK163"/>
            <w:bookmarkStart w:id="42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41"/>
            <w:bookmarkEnd w:id="4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9"/>
          <w:bookmarkEnd w:id="40"/>
          <w:p w14:paraId="2EC785E1" w14:textId="4FD78D2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E70F0F" w:rsidRPr="001B0201" w:rsidRDefault="00293C9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5714D05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896B80" w14:textId="6A1C9CE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3" w:name="OLE_LINK165"/>
            <w:bookmarkStart w:id="44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45" w:name="OLE_LINK177"/>
            <w:bookmarkStart w:id="46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45"/>
            <w:bookmarkEnd w:id="46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7" w:name="OLE_LINK169"/>
            <w:bookmarkStart w:id="48" w:name="OLE_LINK170"/>
            <w:bookmarkEnd w:id="43"/>
            <w:bookmarkEnd w:id="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49" w:name="OLE_LINK183"/>
            <w:bookmarkStart w:id="50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49"/>
            <w:bookmarkEnd w:id="5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7"/>
          <w:bookmarkEnd w:id="48"/>
          <w:p w14:paraId="0006448C" w14:textId="7F47553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E70F0F" w:rsidRPr="001B0201" w:rsidRDefault="00293C9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7F25A7F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2AAD327" w14:textId="05A532C0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51" w:name="OLE_LINK191"/>
            <w:bookmarkStart w:id="52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1"/>
            <w:bookmarkEnd w:id="5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3" w:name="OLE_LINK193"/>
            <w:bookmarkStart w:id="54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3"/>
          <w:bookmarkEnd w:id="54"/>
          <w:p w14:paraId="0EC0B3A9" w14:textId="421DC85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E70F0F" w:rsidRPr="009521AF" w:rsidRDefault="00293C9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51BFF68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C624189" w14:textId="56279C8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5" w:name="OLE_LINK225"/>
            <w:bookmarkStart w:id="56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57" w:name="OLE_LINK227"/>
            <w:bookmarkStart w:id="58" w:name="OLE_LINK228"/>
            <w:bookmarkStart w:id="59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7"/>
            <w:bookmarkEnd w:id="58"/>
            <w:bookmarkEnd w:id="5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5"/>
          <w:bookmarkEnd w:id="56"/>
          <w:p w14:paraId="7078F517" w14:textId="122838B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0" w:name="OLE_LINK229"/>
            <w:bookmarkStart w:id="61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0"/>
          <w:bookmarkEnd w:id="61"/>
          <w:p w14:paraId="7CA26D26" w14:textId="124E77E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E70F0F" w:rsidRPr="009521AF" w:rsidRDefault="00293C9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46AF853E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6978745" w14:textId="678EBA9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2" w:name="OLE_LINK232"/>
            <w:bookmarkStart w:id="63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4" w:name="OLE_LINK236"/>
            <w:bookmarkStart w:id="65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64"/>
            <w:bookmarkEnd w:id="6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2"/>
          <w:bookmarkEnd w:id="63"/>
          <w:p w14:paraId="0E2D438D" w14:textId="2187461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6" w:name="OLE_LINK242"/>
            <w:bookmarkStart w:id="67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66"/>
            <w:bookmarkEnd w:id="6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68" w:name="OLE_LINK234"/>
            <w:bookmarkStart w:id="69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68"/>
            <w:bookmarkEnd w:id="6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0" w:name="OLE_LINK238"/>
            <w:bookmarkStart w:id="71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2" w:name="OLE_LINK240"/>
            <w:bookmarkStart w:id="73" w:name="OLE_LINK241"/>
            <w:bookmarkEnd w:id="70"/>
            <w:bookmarkEnd w:id="71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4" w:name="OLE_LINK244"/>
            <w:bookmarkStart w:id="75" w:name="OLE_LINK245"/>
            <w:bookmarkEnd w:id="72"/>
            <w:bookmarkEnd w:id="7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74"/>
            <w:bookmarkEnd w:id="7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E70F0F" w:rsidRPr="009521AF" w:rsidRDefault="00293C9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7053389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AFDFE9" w14:textId="730644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6" w:name="OLE_LINK247"/>
            <w:bookmarkStart w:id="77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78" w:name="OLE_LINK249"/>
            <w:bookmarkStart w:id="79" w:name="OLE_LINK250"/>
            <w:bookmarkStart w:id="80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78"/>
            <w:bookmarkEnd w:id="79"/>
            <w:bookmarkEnd w:id="8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6"/>
          <w:bookmarkEnd w:id="77"/>
          <w:p w14:paraId="4D2DD7AB" w14:textId="71C1E1FF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81" w:name="OLE_LINK253"/>
            <w:bookmarkStart w:id="82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81"/>
            <w:bookmarkEnd w:id="8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3" w:name="OLE_LINK251"/>
            <w:bookmarkStart w:id="84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3"/>
          <w:bookmarkEnd w:id="84"/>
          <w:p w14:paraId="1F82ACE6" w14:textId="1B341B3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5" w:name="OLE_LINK255"/>
            <w:bookmarkStart w:id="86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5"/>
          <w:bookmarkEnd w:id="86"/>
          <w:p w14:paraId="49E78068" w14:textId="055565D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E70F0F" w:rsidRPr="009521AF" w:rsidRDefault="00293C9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73686E5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5CE183" w14:textId="2B4E70A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7" w:name="OLE_LINK258"/>
            <w:bookmarkStart w:id="88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89" w:name="OLE_LINK260"/>
            <w:bookmarkStart w:id="90" w:name="OLE_LINK261"/>
            <w:bookmarkStart w:id="91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89"/>
            <w:bookmarkEnd w:id="90"/>
            <w:bookmarkEnd w:id="9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7"/>
          <w:bookmarkEnd w:id="88"/>
          <w:p w14:paraId="6E44082C" w14:textId="1B0A89E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2" w:name="OLE_LINK262"/>
            <w:bookmarkStart w:id="93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2"/>
          <w:bookmarkEnd w:id="93"/>
          <w:p w14:paraId="1DFDAFCE" w14:textId="20CE49C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4" w:name="OLE_LINK265"/>
            <w:bookmarkStart w:id="95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94"/>
            <w:bookmarkEnd w:id="9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E70F0F" w:rsidRPr="009521AF" w:rsidRDefault="00293C9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25406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1CF0E7" w14:textId="1BBCB029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E70F0F" w:rsidRPr="009521AF" w:rsidRDefault="00293C9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4D7E48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BC6AFF" w14:textId="637F0D4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E70F0F" w:rsidRPr="009521AF" w:rsidRDefault="00293C9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7AD7154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858A61B" w14:textId="73A496C1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E70F0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61068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D61068">
              <w:rPr>
                <w:rFonts w:cs="Arial"/>
                <w:sz w:val="16"/>
                <w:szCs w:val="16"/>
                <w:lang w:eastAsia="ja-JP"/>
              </w:rPr>
              <w:t>, Samsung, Qualcomm</w:t>
            </w:r>
          </w:p>
        </w:tc>
        <w:tc>
          <w:tcPr>
            <w:tcW w:w="1417" w:type="dxa"/>
          </w:tcPr>
          <w:p w14:paraId="128808BE" w14:textId="44940762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EC15F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E70F0F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E70F0F" w:rsidRPr="000426CF" w:rsidRDefault="00251FB2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251FB2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251FB2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79761DE" w14:textId="0A6695D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90481B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251FB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582B62E" w14:textId="5C042E2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6C95F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F1F1D8" w14:textId="0F1B6763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959F7D0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251FB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165EE5B5" w14:textId="1D09F14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7AD431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51FB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0AEC49" w14:textId="0A9547E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4FE8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251FB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8E35EE3" w14:textId="05571F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6B2E2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607F80EF" w14:textId="71C5068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98D5E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251FB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294B0A4" w14:textId="3ACAC16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69760A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4E318C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4E318C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54617660" w14:textId="02297338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B35ED36" w14:textId="77777777" w:rsidR="004E318C" w:rsidRPr="00C615D2" w:rsidRDefault="004E318C" w:rsidP="004E318C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4E318C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4E318C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02EFB31B" w14:textId="107FC836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13084DB" w14:textId="77777777" w:rsidR="004E318C" w:rsidRPr="00C615D2" w:rsidRDefault="004E318C" w:rsidP="004E318C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4E318C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4E318C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77BD68A1" w14:textId="77777777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863E1A6" w14:textId="38238D36" w:rsidR="004E318C" w:rsidRPr="00C615D2" w:rsidRDefault="004E318C" w:rsidP="004E318C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 w:rsidR="00D928FD"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 w:rsidR="00D928FD"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E70F0F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6" w:name="OLE_LINK33"/>
            <w:bookmarkStart w:id="97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96"/>
            <w:bookmarkEnd w:id="97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98" w:name="OLE_LINK82"/>
            <w:bookmarkStart w:id="99" w:name="OLE_LINK83"/>
            <w:bookmarkStart w:id="100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98"/>
            <w:bookmarkEnd w:id="99"/>
            <w:bookmarkEnd w:id="100"/>
          </w:p>
        </w:tc>
        <w:tc>
          <w:tcPr>
            <w:tcW w:w="1984" w:type="dxa"/>
          </w:tcPr>
          <w:p w14:paraId="1AC1E57E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E70F0F" w:rsidRPr="00C615D2" w:rsidRDefault="00293C9B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E70F0F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6661DF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3D27C41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E70F0F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01" w:name="OLE_LINK84"/>
            <w:bookmarkStart w:id="102" w:name="OLE_LINK85"/>
            <w:bookmarkStart w:id="103" w:name="OLE_LINK103"/>
            <w:bookmarkStart w:id="104" w:name="OLE_LINK104"/>
            <w:bookmarkStart w:id="105" w:name="OLE_LINK106"/>
            <w:bookmarkStart w:id="106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01"/>
            <w:bookmarkEnd w:id="102"/>
            <w:bookmarkEnd w:id="103"/>
            <w:bookmarkEnd w:id="104"/>
            <w:bookmarkEnd w:id="105"/>
            <w:bookmarkEnd w:id="106"/>
          </w:p>
        </w:tc>
        <w:tc>
          <w:tcPr>
            <w:tcW w:w="1984" w:type="dxa"/>
          </w:tcPr>
          <w:p w14:paraId="43BA7D9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2AB062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C181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4A666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BB386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D0352B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387E84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E70F0F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3CB041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0DB5CE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07" w:name="OLE_LINK151"/>
            <w:bookmarkStart w:id="108" w:name="OLE_LINK152"/>
            <w:bookmarkStart w:id="109" w:name="OLE_LINK153"/>
            <w:bookmarkStart w:id="110" w:name="OLE_LINK154"/>
            <w:bookmarkStart w:id="111" w:name="OLE_LINK157"/>
            <w:bookmarkStart w:id="112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07"/>
            <w:bookmarkEnd w:id="108"/>
          </w:p>
          <w:p w14:paraId="0A88DF4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09"/>
            <w:bookmarkEnd w:id="110"/>
          </w:p>
          <w:p w14:paraId="56B7685B" w14:textId="3FEB090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11"/>
            <w:bookmarkEnd w:id="112"/>
          </w:p>
        </w:tc>
      </w:tr>
      <w:tr w:rsidR="00E70F0F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070BAC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5ED512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3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113"/>
          </w:p>
        </w:tc>
      </w:tr>
      <w:tr w:rsidR="00E70F0F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4" w:name="OLE_LINK108"/>
            <w:bookmarkStart w:id="115" w:name="OLE_LINK109"/>
            <w:bookmarkStart w:id="116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14"/>
            <w:bookmarkEnd w:id="115"/>
            <w:bookmarkEnd w:id="116"/>
          </w:p>
        </w:tc>
        <w:tc>
          <w:tcPr>
            <w:tcW w:w="1984" w:type="dxa"/>
          </w:tcPr>
          <w:p w14:paraId="2117050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21F272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15B74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7" w:name="OLE_LINK161"/>
            <w:bookmarkStart w:id="118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17"/>
            <w:bookmarkEnd w:id="118"/>
          </w:p>
        </w:tc>
      </w:tr>
      <w:tr w:rsidR="00E70F0F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9" w:name="OLE_LINK110"/>
            <w:bookmarkStart w:id="120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119"/>
            <w:bookmarkEnd w:id="120"/>
          </w:p>
        </w:tc>
        <w:tc>
          <w:tcPr>
            <w:tcW w:w="1984" w:type="dxa"/>
          </w:tcPr>
          <w:p w14:paraId="0A3BBA3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2533356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89525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21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1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2" w:name="OLE_LINK112"/>
            <w:bookmarkStart w:id="123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122"/>
            <w:bookmarkEnd w:id="123"/>
          </w:p>
        </w:tc>
        <w:tc>
          <w:tcPr>
            <w:tcW w:w="1984" w:type="dxa"/>
          </w:tcPr>
          <w:p w14:paraId="3B26A30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EA97B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6F3550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24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4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5" w:name="OLE_LINK114"/>
            <w:bookmarkStart w:id="126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125"/>
            <w:bookmarkEnd w:id="126"/>
          </w:p>
        </w:tc>
        <w:tc>
          <w:tcPr>
            <w:tcW w:w="1984" w:type="dxa"/>
          </w:tcPr>
          <w:p w14:paraId="79C5BE4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49F23F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7413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127" w:name="OLE_LINK174"/>
            <w:bookmarkStart w:id="128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27"/>
            <w:bookmarkEnd w:id="128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E70F0F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9" w:name="OLE_LINK117"/>
            <w:bookmarkStart w:id="130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29"/>
            <w:bookmarkEnd w:id="130"/>
          </w:p>
        </w:tc>
        <w:tc>
          <w:tcPr>
            <w:tcW w:w="1984" w:type="dxa"/>
          </w:tcPr>
          <w:p w14:paraId="5BE737B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DFE86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86FD2D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1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2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13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131"/>
          </w:p>
          <w:p w14:paraId="30BEAF5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E70F0F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3" w:name="OLE_LINK119"/>
            <w:bookmarkStart w:id="134" w:name="OLE_LINK120"/>
            <w:bookmarkStart w:id="135" w:name="OLE_LINK121"/>
            <w:bookmarkStart w:id="136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33"/>
            <w:bookmarkEnd w:id="134"/>
            <w:bookmarkEnd w:id="135"/>
            <w:bookmarkEnd w:id="136"/>
          </w:p>
        </w:tc>
        <w:tc>
          <w:tcPr>
            <w:tcW w:w="1984" w:type="dxa"/>
          </w:tcPr>
          <w:p w14:paraId="77D47B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C1744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3B963F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7" w:name="OLE_LINK188"/>
            <w:bookmarkStart w:id="138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137"/>
            <w:bookmarkEnd w:id="13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139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139"/>
          </w:p>
          <w:p w14:paraId="4A3D0C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0" w:name="OLE_LINK196"/>
            <w:bookmarkStart w:id="141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140"/>
          <w:bookmarkEnd w:id="141"/>
          <w:p w14:paraId="7C05E16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2" w:name="OLE_LINK198"/>
            <w:bookmarkStart w:id="143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142"/>
            <w:bookmarkEnd w:id="143"/>
          </w:p>
        </w:tc>
      </w:tr>
      <w:tr w:rsidR="00E70F0F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44" w:name="OLE_LINK4"/>
            <w:bookmarkStart w:id="145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144"/>
            <w:bookmarkEnd w:id="145"/>
          </w:p>
        </w:tc>
        <w:tc>
          <w:tcPr>
            <w:tcW w:w="1276" w:type="dxa"/>
          </w:tcPr>
          <w:p w14:paraId="6AA0DEE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6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147" w:name="OLE_LINK1"/>
            <w:bookmarkStart w:id="148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47"/>
            <w:bookmarkEnd w:id="148"/>
          </w:p>
          <w:p w14:paraId="389540A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146"/>
          </w:p>
        </w:tc>
        <w:tc>
          <w:tcPr>
            <w:tcW w:w="1984" w:type="dxa"/>
          </w:tcPr>
          <w:p w14:paraId="35051E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1801E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C3EC7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9" w:name="OLE_LINK208"/>
            <w:bookmarkStart w:id="150" w:name="OLE_LINK209"/>
            <w:bookmarkStart w:id="151" w:name="OLE_LINK214"/>
            <w:bookmarkStart w:id="152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149"/>
            <w:bookmarkEnd w:id="150"/>
          </w:p>
          <w:p w14:paraId="23543CA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3" w:name="OLE_LINK210"/>
            <w:bookmarkStart w:id="154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5" w:name="OLE_LINK212"/>
            <w:bookmarkStart w:id="156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155"/>
          <w:bookmarkEnd w:id="156"/>
          <w:p w14:paraId="6C1C5D81" w14:textId="0E4921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151"/>
            <w:bookmarkEnd w:id="152"/>
            <w:bookmarkEnd w:id="153"/>
            <w:bookmarkEnd w:id="154"/>
          </w:p>
        </w:tc>
      </w:tr>
      <w:tr w:rsidR="00E70F0F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5B4F1B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4D502F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7" w:name="OLE_LINK218"/>
            <w:bookmarkStart w:id="158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9" w:name="OLE_LINK216"/>
            <w:bookmarkStart w:id="160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157"/>
            <w:bookmarkEnd w:id="158"/>
            <w:bookmarkEnd w:id="159"/>
            <w:bookmarkEnd w:id="160"/>
          </w:p>
        </w:tc>
      </w:tr>
      <w:tr w:rsidR="00E70F0F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432B40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56B8A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161" w:name="OLE_LINK220"/>
            <w:bookmarkStart w:id="162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161"/>
            <w:bookmarkEnd w:id="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163" w:name="OLE_LINK222"/>
            <w:bookmarkStart w:id="164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63"/>
            <w:bookmarkEnd w:id="164"/>
          </w:p>
          <w:p w14:paraId="32F6E16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E70F0F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2F87FFF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744C6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5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6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166"/>
          </w:p>
          <w:p w14:paraId="308360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165"/>
          </w:p>
        </w:tc>
      </w:tr>
      <w:tr w:rsidR="00E70F0F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E70F0F" w:rsidRPr="00C615D2" w:rsidRDefault="00293C9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71B7033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50361D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DL_12A-66A-66A_n2A_UL_12A-n2A</w:t>
            </w:r>
          </w:p>
          <w:p w14:paraId="24E0F0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DL_12A-66A-66A_n2A_UL_66A-n2A</w:t>
            </w:r>
          </w:p>
          <w:p w14:paraId="647480B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DL_2A-66A-66A_n2A_UL_2A-n2A</w:t>
            </w:r>
          </w:p>
          <w:p w14:paraId="3242810A" w14:textId="647A63F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DL_2A-66A-66A_n2A_UL_66A-n2A</w:t>
            </w:r>
          </w:p>
        </w:tc>
      </w:tr>
      <w:tr w:rsidR="00E70F0F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7C143E35" w14:textId="34D8A2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CF3F7A2" w14:textId="1ACF40E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96F1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E70F0F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2B1F8BE" w14:textId="5BF2562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F5C9514" w14:textId="7FAD84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EBBE6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E70F0F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979057" w14:textId="3302323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FD744A" w14:textId="077F25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BCB96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E70F0F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597BBA" w14:textId="4F4C7A5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EDD9739" w14:textId="1C29DAB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B887C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E70F0F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2F75C8E" w14:textId="7404D5A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B4C9F8" w14:textId="30E608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D080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E70F0F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ED11AE1" w14:textId="157FD3C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D77507C" w14:textId="1C669E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E093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E70F0F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43E721C" w14:textId="324560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9CE9C0" w14:textId="4338E9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75853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E70F0F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BD25B6E" w14:textId="31A097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BE07B8" w14:textId="75C20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8EDA3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E70F0F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CD9011" w14:textId="03D506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9348115" w14:textId="47063F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5C670FF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E70F0F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44CB891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DC_2A-13A-7A_n66A</w:t>
            </w:r>
          </w:p>
        </w:tc>
        <w:tc>
          <w:tcPr>
            <w:tcW w:w="1276" w:type="dxa"/>
          </w:tcPr>
          <w:p w14:paraId="4F5633D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CCB8172" w14:textId="1B3778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F7E4AE7" w14:textId="720C354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65304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E70F0F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5DF02A9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DC_2A-13A-7A-7A_n66A</w:t>
            </w:r>
          </w:p>
        </w:tc>
        <w:tc>
          <w:tcPr>
            <w:tcW w:w="1276" w:type="dxa"/>
          </w:tcPr>
          <w:p w14:paraId="619F4E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039A12" w14:textId="40A359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A3B6F8A" w14:textId="3DADF0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EB830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E70F0F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3281A5A9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DC_2A-13A-7C_n66A</w:t>
            </w:r>
          </w:p>
        </w:tc>
        <w:tc>
          <w:tcPr>
            <w:tcW w:w="1276" w:type="dxa"/>
          </w:tcPr>
          <w:p w14:paraId="32BD1E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98D5259" w14:textId="7EE0650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3BCFE4" w14:textId="5462E41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0D5264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E70F0F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3FA9DA" w14:textId="5F07C9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93B343D" w14:textId="2374965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AB7CD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E70F0F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5DDBF9F" w14:textId="6C383D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C92180" w14:textId="14A13C5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9434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E70F0F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D90140D" w14:textId="26C4D0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1A8A1C1" w14:textId="765658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8284A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E70F0F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804939" w14:textId="04D0136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B3CD" w14:textId="342144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52B9F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E70F0F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5D2E50C" w14:textId="6B3BDB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C38D6A1" w14:textId="42AEC6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5FB3A1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E70F0F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351B2E6" w14:textId="1BE0A4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82CA29" w14:textId="008A111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E6D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E70F0F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44DCB98" w14:textId="49FA09E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FEF86B" w14:textId="7A87292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43FC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E70F0F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603209C" w14:textId="5667CF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30D1652" w14:textId="2AE4BB5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3B26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E70F0F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BFD916C" w14:textId="2525A49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27478CB" w14:textId="07AC83A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441CA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372BE8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19D765D" w14:textId="77777777" w:rsidR="00372BE8" w:rsidRPr="00372BE8" w:rsidRDefault="00372BE8" w:rsidP="009A1059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372BE8" w:rsidRPr="00372BE8" w:rsidRDefault="00293C9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372BE8" w:rsidRPr="009A1059">
                <w:t>sebastian.thalanany@uscellular.com</w:t>
              </w:r>
            </w:hyperlink>
          </w:p>
          <w:p w14:paraId="476B1B9D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  <w:p w14:paraId="2B72761B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372BE8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4175606" w14:textId="237B7CD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372BE8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3AB4C61D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42107F3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372BE8" w:rsidRPr="00C615D2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372BE8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1F7091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372BE8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6259A3F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569D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372BE8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7E61EFD" w14:textId="0153BAB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372BE8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22FE338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1975B8" w14:textId="6F207F2D" w:rsidR="00372BE8" w:rsidRPr="009A1059" w:rsidRDefault="009A1059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372BE8" w:rsidRPr="009A1059"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="00E9137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E91371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E91371" w:rsidRPr="00E91371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B00DD35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E91371" w:rsidRPr="000426CF" w:rsidRDefault="00293C9B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B8F731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372BE8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8DCCE7E" w14:textId="6BA97C2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372BE8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2A7F838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8E6C3F6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372BE8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D055B74" w14:textId="521E2BB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372BE8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4EB2ECE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70BFF0" w14:textId="26B5C2B7" w:rsidR="00372BE8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372BE8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78E4C12" w14:textId="3E15CB8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372BE8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4455869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018481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E91371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228B949" w14:textId="03E9D30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E91371" w:rsidRPr="000426CF" w:rsidRDefault="00293C9B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09EF430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891D032" w14:textId="71CC7A5C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E91371" w:rsidRPr="00251FB2" w:rsidRDefault="00E91371" w:rsidP="00251FB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167AE67" w14:textId="0EA8ABD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E91371" w:rsidRPr="000426CF" w:rsidRDefault="00293C9B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2315EC71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E52BFC" w14:textId="4C7EFF27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B4076B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C2877BE" w14:textId="4FB1F0B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2AE4726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904A82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B4076B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3B9C305" w14:textId="7050C4B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0442F6E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0691E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B4076B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F761C6B" w14:textId="4FFB9EC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5314AC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B23F41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B4076B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76C167FD" w14:textId="07E94DD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4C35892D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6D7143B" w14:textId="504C4CD7" w:rsidR="00B4076B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B4076B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353A0D8" w14:textId="50EEAAD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82CC99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3E3A1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B4076B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4D61696" w14:textId="5E29A67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6B1860C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451FF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B4076B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3C3B0C0" w14:textId="119BF60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3090D68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FEF0A5" w14:textId="2F4DCC1D" w:rsidR="00B4076B" w:rsidRPr="009A1059" w:rsidRDefault="00E91371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94E69D" w14:textId="10EC668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2546121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310A9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2C4FE59E" w14:textId="534664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453AA26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252BC3" w14:textId="12987CB9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B4076B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07D5FE0" w14:textId="796B07B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B0879F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F448BB" w14:textId="2F3B440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B4076B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1B3AD75" w14:textId="036E43A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CC06AF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CD4FC9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B4076B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606C511" w14:textId="3197A17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6543AA6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ED4A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B4076B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27BF2E2" w14:textId="2EE8D0A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41580CD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F1564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B4076B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420F6E" w14:textId="45EAF57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9F9B5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BC507C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B4076B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5BD19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B4076B" w:rsidRPr="000426CF" w:rsidRDefault="00293C9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39587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A75E1A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B4076B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7B008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B4076B" w:rsidRPr="00EF6BFC" w:rsidRDefault="00293C9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B4076B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23C49DA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9963016" w14:textId="30590578" w:rsidR="00B4076B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A1059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41B39E" w14:textId="5E34CB30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A1059" w:rsidRPr="00EF6BFC" w:rsidRDefault="00293C9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A1059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5CC28F5A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024DF5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E91371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5C21CB8" w14:textId="3E540F1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E91371" w:rsidRPr="00EF6BFC" w:rsidRDefault="00293C9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E9137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32B7CA8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0D4F825" w14:textId="7CE94CC1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4FE1204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E91371" w:rsidRPr="00EF6BFC" w:rsidRDefault="00293C9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E9137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51FCFA52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AB3AF" w14:textId="3878E82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AF50CE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707AC6A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D8FD62" w14:textId="782447E4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AF50CE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19204C4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3C7102" w14:textId="166CC3D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EF6BFC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541B208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BC1278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EF6BFC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0BA26F0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18B1FC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EF6BFC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3486CE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C8746F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EF6BFC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1CC81C3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EF622A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EF6BFC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10976DC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5ADEEF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EF6BFC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6B3CFC1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9FA193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EF6BFC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6D4A6AD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AF2E31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EF6BFC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67BDE48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F5A925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EF6BFC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E4947E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986A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EF6BFC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62CF29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7E171B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EF6BFC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2729351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2E6A6BE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EF6BFC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58A248D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4D086F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E514A7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242185A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DC_2A-46E-48A-n5A</w:t>
            </w:r>
          </w:p>
        </w:tc>
        <w:tc>
          <w:tcPr>
            <w:tcW w:w="1276" w:type="dxa"/>
          </w:tcPr>
          <w:p w14:paraId="501FEF8D" w14:textId="4F476D8E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7435D8D9" w14:textId="6DE4D33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34CF9ACB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72FF2AE" w14:textId="37C9A44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DL_2A-46E-n5A_UL_46A-n5A</w:t>
            </w:r>
          </w:p>
        </w:tc>
      </w:tr>
      <w:tr w:rsidR="00E514A7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125314B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DC_2A-46D-48A-n5A</w:t>
            </w:r>
          </w:p>
        </w:tc>
        <w:tc>
          <w:tcPr>
            <w:tcW w:w="1276" w:type="dxa"/>
          </w:tcPr>
          <w:p w14:paraId="6631B327" w14:textId="660F6379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1BB2CD04" w14:textId="6242E256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0700CDEB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0ADC6DA" w14:textId="4F14871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DL_2A-46D-n5A_UL_46A-n5A</w:t>
            </w:r>
          </w:p>
        </w:tc>
      </w:tr>
      <w:tr w:rsidR="00E514A7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6F745A6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DC_2A-46C-48A-n5A</w:t>
            </w:r>
          </w:p>
        </w:tc>
        <w:tc>
          <w:tcPr>
            <w:tcW w:w="1276" w:type="dxa"/>
          </w:tcPr>
          <w:p w14:paraId="2B01183F" w14:textId="73E720F5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640BEB1F" w14:textId="138C29C4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6302FA69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F925D51" w14:textId="1CC7146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DL_2A-46C-n5A_UL_46A-n5A</w:t>
            </w:r>
          </w:p>
        </w:tc>
      </w:tr>
      <w:tr w:rsidR="00E514A7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02089FE2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DC_2A-46A-48A-n5A</w:t>
            </w:r>
          </w:p>
        </w:tc>
        <w:tc>
          <w:tcPr>
            <w:tcW w:w="1276" w:type="dxa"/>
          </w:tcPr>
          <w:p w14:paraId="0500116A" w14:textId="6E4E08FA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6EA8D317" w14:textId="14F18E2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7ADA3EDE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B6A2CA8" w14:textId="3585AD2D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DL_2A-46A-n5A_UL_46A-n5A</w:t>
            </w:r>
          </w:p>
        </w:tc>
      </w:tr>
      <w:tr w:rsidR="00E514A7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17ABE9D1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DC_2A-46E-48A-n66A</w:t>
            </w:r>
          </w:p>
        </w:tc>
        <w:tc>
          <w:tcPr>
            <w:tcW w:w="1276" w:type="dxa"/>
          </w:tcPr>
          <w:p w14:paraId="339BA0ED" w14:textId="70387FF5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747964D5" w14:textId="3A0FD777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5E47EAED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0FF24C9" w14:textId="37CF63D0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DL_2A-46E-n66A_UL_46A-n66A</w:t>
            </w:r>
          </w:p>
        </w:tc>
      </w:tr>
      <w:tr w:rsidR="00E514A7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548AC2B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DC_2A-46D-48A-n66A</w:t>
            </w:r>
          </w:p>
        </w:tc>
        <w:tc>
          <w:tcPr>
            <w:tcW w:w="1276" w:type="dxa"/>
          </w:tcPr>
          <w:p w14:paraId="04F16B1C" w14:textId="46812E6A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3CA6C852" w14:textId="2FC66DAD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49EF9931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22DD4C" w14:textId="2D44F94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DL_2A-46D-n66A_UL_46A-n66A</w:t>
            </w:r>
          </w:p>
        </w:tc>
      </w:tr>
      <w:tr w:rsidR="00E514A7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A1E5DC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DC_2A-46C-48A-n66A</w:t>
            </w:r>
          </w:p>
        </w:tc>
        <w:tc>
          <w:tcPr>
            <w:tcW w:w="1276" w:type="dxa"/>
          </w:tcPr>
          <w:p w14:paraId="3006EDF0" w14:textId="6B2CD8C7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14E2CDDB" w14:textId="7135F67C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4745ED7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9E1DCAC" w14:textId="09DDDCA2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DL_2A-46C-n66A_UL_46A-n66A</w:t>
            </w:r>
          </w:p>
        </w:tc>
      </w:tr>
      <w:tr w:rsidR="00E514A7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110081C4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DC_2A-46A-48A-n66A</w:t>
            </w:r>
          </w:p>
        </w:tc>
        <w:tc>
          <w:tcPr>
            <w:tcW w:w="1276" w:type="dxa"/>
          </w:tcPr>
          <w:p w14:paraId="36094C1F" w14:textId="1082C6B0" w:rsidR="00E514A7" w:rsidRPr="00EF6BFC" w:rsidRDefault="00E514A7" w:rsidP="00E514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1DBA11A7" w14:textId="4F22DAB8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E514A7" w:rsidRPr="00E514A7" w:rsidRDefault="00293C9B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E514A7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15E49E43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1312B96" w14:textId="0AF4EF2F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 w:rsidR="00862DE2"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DL_2A-46A-n66A_UL_46A-n66A</w:t>
            </w:r>
          </w:p>
        </w:tc>
      </w:tr>
      <w:tr w:rsidR="007F153C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7F153C" w:rsidRPr="00E514A7" w:rsidRDefault="00293C9B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7F153C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406475EA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96DC22" w14:textId="690C773C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7F153C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7F153C" w:rsidRPr="00E514A7" w:rsidRDefault="00293C9B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7F153C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7DDF28A3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E3D663" w14:textId="7526FD5B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D27EDB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D27EDB" w:rsidRPr="0099715A" w:rsidRDefault="00D27EDB" w:rsidP="00D27ED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D27EDB" w:rsidRPr="0099715A" w:rsidRDefault="00D27EDB" w:rsidP="00D27ED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D27EDB" w:rsidRPr="00975E50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D27EDB" w:rsidRPr="0099715A" w:rsidRDefault="00293C9B" w:rsidP="00D27ED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D27EDB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D27EDB" w:rsidRPr="007F153C" w:rsidRDefault="00D27EDB" w:rsidP="00D27EDB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57C839F0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7638521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D27EDB" w:rsidRPr="007F153C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D27EDB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D27EDB" w:rsidRPr="0099715A" w:rsidRDefault="00D27EDB" w:rsidP="00D27ED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D27EDB" w:rsidRPr="0099715A" w:rsidRDefault="00D27EDB" w:rsidP="00D27ED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D27EDB" w:rsidRPr="00975E50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D27EDB" w:rsidRPr="0099715A" w:rsidRDefault="00293C9B" w:rsidP="00D27ED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D27EDB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D27EDB" w:rsidRPr="007F153C" w:rsidRDefault="00D27EDB" w:rsidP="00D27EDB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296E838D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B9907E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D27EDB" w:rsidRPr="007F153C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9715A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219A40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59EDB8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9715A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0B09A69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C49BAC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9715A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288AFB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6D29BA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9715A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2E95540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C475A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9715A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00BE1D8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87F716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9715A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46A8701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E1626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9715A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28058C8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ECD80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9715A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7D0F6DA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3EDB63E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9715A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4F88A64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85F6C0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9715A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454040D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D03987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9715A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4238951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FBC5B4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9715A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73CD05C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B6476A5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9715A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4E49CA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FF2DC8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9715A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00BB4FF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CF7B12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9715A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0AF486D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E6CC4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9715A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210B888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2814F6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9715A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6F45408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EC915F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9715A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59E1061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8B3C43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9715A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7DD80FB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4DFA264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9715A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31804AE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1C6C342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9715A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353D4C3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BA09B84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9715A" w:rsidRPr="00C6286A" w:rsidRDefault="0099715A" w:rsidP="0099715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9715A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6CFB1ACC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3FE9EF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9715A" w:rsidRPr="00C6286A" w:rsidRDefault="0099715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C6286A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8E83CC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DC_2A-13A-66A-n260M</w:t>
            </w:r>
          </w:p>
        </w:tc>
        <w:tc>
          <w:tcPr>
            <w:tcW w:w="1276" w:type="dxa"/>
          </w:tcPr>
          <w:p w14:paraId="406F994C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1458C2A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F84D7D5" w14:textId="2C2FD2B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52D2E0B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F041835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DL_2A-13A-n260M_UL_2A-n260A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DL_2A-66A-n260M_UL_2A-n260A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DL_2A-13A-66A-n260L_UL_2A-n260A</w:t>
            </w:r>
          </w:p>
          <w:p w14:paraId="5B21A4E2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DL_2A-13A-n260M_UL_13A-n260A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DL_13A-66A-n260M_UL_13A-n260A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DL_2A-13A-66A-n260L_UL_13A-n260A</w:t>
            </w:r>
          </w:p>
          <w:p w14:paraId="01DA97BB" w14:textId="34BF673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DL_2A-66A-n260M_UL_66A-n260A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DL_13A-66A-n260M_UL_66A-n260A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DL_2A-13A-66A-n260L_UL_66A-n260A</w:t>
            </w:r>
          </w:p>
        </w:tc>
      </w:tr>
      <w:tr w:rsidR="00C6286A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2DE77F2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DC_2A-13A-66A-n260L</w:t>
            </w:r>
          </w:p>
        </w:tc>
        <w:tc>
          <w:tcPr>
            <w:tcW w:w="1276" w:type="dxa"/>
          </w:tcPr>
          <w:p w14:paraId="6BAE07B3" w14:textId="2505AA4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E6A4DC0" w14:textId="6563091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41EB7B0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1DAA74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DL_2A-13A-n260L_UL_2A-n260A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DL_2A-66A-n260L_UL_2A-n260A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DL_2A-13A-66A-n260K_UL_2A-n260A</w:t>
            </w:r>
          </w:p>
          <w:p w14:paraId="6F0834E3" w14:textId="3C4F7D4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DL_2A-13A-n260L_UL_13A-n260A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DL_13A-66A-n260L_UL_13A-n260A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DL_2A-66A-n260L_UL_66A-n260A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DL_13A-66A-n260L_UL_66A-n260A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DL_2A-13A-66A-n260K_UL_66A-n260A</w:t>
            </w:r>
          </w:p>
        </w:tc>
      </w:tr>
      <w:tr w:rsidR="00C6286A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5085A84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DC_2A-13A-66A-n260K</w:t>
            </w:r>
          </w:p>
        </w:tc>
        <w:tc>
          <w:tcPr>
            <w:tcW w:w="1276" w:type="dxa"/>
          </w:tcPr>
          <w:p w14:paraId="65DD2230" w14:textId="3296292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F756AF8" w14:textId="45B48F5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4956451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DA5E9E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DL_2A-13A-n260K_UL_2A-n260A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DL_2A-66A-n260K_UL_2A-n260A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DL_2A-13A-66A-n260J_UL_2A-n260A</w:t>
            </w:r>
          </w:p>
          <w:p w14:paraId="2398527D" w14:textId="310B65F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DL_2A-66A-n260K_UL_66A-n260A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DL_13A-66A-n260K_UL_66A-n260A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DL_2A-13A-66A-n260J_UL_66A-n260A</w:t>
            </w:r>
          </w:p>
        </w:tc>
      </w:tr>
      <w:tr w:rsidR="00C6286A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1D5371C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DC_2A-13A-66A-n260(2A-2G)</w:t>
            </w:r>
          </w:p>
        </w:tc>
        <w:tc>
          <w:tcPr>
            <w:tcW w:w="1276" w:type="dxa"/>
          </w:tcPr>
          <w:p w14:paraId="1838B980" w14:textId="25417A6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53311374" w14:textId="5C00717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4041CE1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8C593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DL_2A-13A-66A-n260(3A-G)_UL_2A-n260A</w:t>
            </w:r>
          </w:p>
          <w:p w14:paraId="605F1C74" w14:textId="1E468AE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DL_2A-13A-66A-n260(3A-G)_UL_66A-n260A</w:t>
            </w:r>
          </w:p>
        </w:tc>
      </w:tr>
      <w:tr w:rsidR="00C6286A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134BEBE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DC_2A-13A-66A-n260(2H)</w:t>
            </w:r>
          </w:p>
        </w:tc>
        <w:tc>
          <w:tcPr>
            <w:tcW w:w="1276" w:type="dxa"/>
          </w:tcPr>
          <w:p w14:paraId="122D7688" w14:textId="62A4EB6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7528F726" w14:textId="6BE7D85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78EE371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5C355A0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DL_2A-13A-66A-n260(G-H)_UL_2A-n260A</w:t>
            </w:r>
          </w:p>
          <w:p w14:paraId="25D1E522" w14:textId="11B8BBD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DL_2A-13A-66A-n260(G-H)_UL_66A-n260A</w:t>
            </w:r>
          </w:p>
        </w:tc>
      </w:tr>
      <w:tr w:rsidR="00C6286A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70BAD8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DC_2A-13A-66A-n260(6A)</w:t>
            </w:r>
          </w:p>
        </w:tc>
        <w:tc>
          <w:tcPr>
            <w:tcW w:w="1276" w:type="dxa"/>
          </w:tcPr>
          <w:p w14:paraId="3B239B78" w14:textId="160C0BC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0102D8E" w14:textId="672B8F2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10F9C2C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8B23AF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DL_2A-13A-n260(6A)_UL_2A-n260A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DL_2A-66A-n260(6A)_UL_2A-n260A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DL_2A-13A-66A-n260(5A)_UL_2A-n260A</w:t>
            </w:r>
          </w:p>
          <w:p w14:paraId="488CD412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DL_2A-13A-n260(6A)_UL_13A-n260A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DL_13A-66A-n260(6A)_UL_13A-n260A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DL_2A-13A-66A-n260(5A)_UL_13A-n260A</w:t>
            </w:r>
          </w:p>
          <w:p w14:paraId="415C379F" w14:textId="5DB0952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DL_2A-66A-n260(6A)_UL_66A-n260A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DL_13A-66A-n260(6A)_UL_66A-n260A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DL_2A-13A-66A-n260(5A)_UL_66A-n260A</w:t>
            </w:r>
          </w:p>
        </w:tc>
      </w:tr>
      <w:tr w:rsidR="00C6286A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5A57A2A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DC_2A-13A-66A-n260J</w:t>
            </w:r>
          </w:p>
        </w:tc>
        <w:tc>
          <w:tcPr>
            <w:tcW w:w="1276" w:type="dxa"/>
          </w:tcPr>
          <w:p w14:paraId="29C76924" w14:textId="6F06FF0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21962B7" w14:textId="7A72E27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5AF7DB7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1AB995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DL_2A-13A-n260J_UL_2A-n260A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DL_2A-66A-n260J_UL_2A-n260A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DL_2A-13A-66A-n260I_UL_2A-n260A</w:t>
            </w:r>
          </w:p>
          <w:p w14:paraId="7F150FA6" w14:textId="5F262CB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DL_2A-66A-n260J_UL_66A-n260A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DL_13A-66A-n260J_UL_66A-n260A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DL_2A-13A-66A-n260I_UL_66A-n260A</w:t>
            </w:r>
          </w:p>
        </w:tc>
      </w:tr>
      <w:tr w:rsidR="00C6286A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68D61D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DC_2A-13A-66A-n260(A-2G)</w:t>
            </w:r>
          </w:p>
        </w:tc>
        <w:tc>
          <w:tcPr>
            <w:tcW w:w="1276" w:type="dxa"/>
          </w:tcPr>
          <w:p w14:paraId="17E72409" w14:textId="08EF18E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95E36A1" w14:textId="579BE8D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10B88F3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5B538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 xml:space="preserve">DL_2A-13A-n260(A-2G)_UL_2A-n260A </w:t>
            </w:r>
            <w:r w:rsidRPr="00C6286A">
              <w:rPr>
                <w:rFonts w:cs="Arial"/>
                <w:sz w:val="16"/>
                <w:szCs w:val="16"/>
              </w:rPr>
              <w:br/>
              <w:t xml:space="preserve">DL_2A-66A-n260(A-2G)_UL_2A-n260A </w:t>
            </w:r>
            <w:r w:rsidRPr="00C6286A">
              <w:rPr>
                <w:rFonts w:cs="Arial"/>
                <w:sz w:val="16"/>
                <w:szCs w:val="16"/>
              </w:rPr>
              <w:br/>
              <w:t xml:space="preserve">DL_2A-13A-66A-n260(2G)_UL_2A-n260A 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DL_2A-13A-66A-n260(2A-G)_UL_2A-n260A</w:t>
            </w:r>
          </w:p>
          <w:p w14:paraId="319F2E8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DL_2A-13A-66A-n260(2A-G)_UL_13A-n260A</w:t>
            </w:r>
          </w:p>
          <w:p w14:paraId="242F8B61" w14:textId="42C84FB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DL_2A-13A-66A-n260(2A-G)_UL_66A-n260A</w:t>
            </w:r>
          </w:p>
        </w:tc>
      </w:tr>
      <w:tr w:rsidR="00C6286A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19A6666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DC_2A-13A-66A-n260(3A-G)</w:t>
            </w:r>
          </w:p>
        </w:tc>
        <w:tc>
          <w:tcPr>
            <w:tcW w:w="1276" w:type="dxa"/>
          </w:tcPr>
          <w:p w14:paraId="0F250BA0" w14:textId="1FB2AE1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B3BA184" w14:textId="24CCB4A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6C6E7A6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55A1270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DL_2A-13A-66A-n260(4A)_UL_2A-n260A</w:t>
            </w:r>
          </w:p>
          <w:p w14:paraId="59C1ABD0" w14:textId="4B8230D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DL_2A-13A-66A-n260(4A)_UL_66A-n260A</w:t>
            </w:r>
          </w:p>
        </w:tc>
      </w:tr>
      <w:tr w:rsidR="00C6286A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5C99C13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DC_2A-13A-66A-n260(G-H)</w:t>
            </w:r>
          </w:p>
        </w:tc>
        <w:tc>
          <w:tcPr>
            <w:tcW w:w="1276" w:type="dxa"/>
          </w:tcPr>
          <w:p w14:paraId="1208E37F" w14:textId="11962B8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7A0C4711" w14:textId="4910BDF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688D9A6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B68AB0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DL_2A-13A-n260(G-H)_UL_2A-n260A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DL_2A-66A-n260(G-H)_UL_2A-n260A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DL_2A-13A-66A-n260(2G)_UL_2A-n260A</w:t>
            </w:r>
          </w:p>
          <w:p w14:paraId="1975BD9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DL_2A-13A-66A-n260(2G)_UL_13A-n260A</w:t>
            </w:r>
          </w:p>
          <w:p w14:paraId="0692E181" w14:textId="54F78E2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DL_2A-66A-n260(G-H)_UL_66A-n260A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DL_13A-66A-n260(G-H)_UL_66A-n260A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DL_2A-13A-66A-n260(2G)_UL_66A-n260A</w:t>
            </w:r>
          </w:p>
        </w:tc>
      </w:tr>
      <w:tr w:rsidR="00C6286A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3815DD9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DC_2A-13A-66A-n260(5A)</w:t>
            </w:r>
          </w:p>
        </w:tc>
        <w:tc>
          <w:tcPr>
            <w:tcW w:w="1276" w:type="dxa"/>
          </w:tcPr>
          <w:p w14:paraId="682C7232" w14:textId="39E1C44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C25E021" w14:textId="25332E3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5A9EC01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73CE4BD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DL_2A-13A-n260(5A)_UL_2A-n260A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DL_2A-66A-n260(5A)_UL_2A-n260A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DL_2A-13A-66A-n260(4A)_UL_2A-n260A</w:t>
            </w:r>
          </w:p>
          <w:p w14:paraId="161FF61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DL_2A-13A-n260(5A)_UL_13A-n260A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DL_13A-66A-n260(5A)_UL_13A-n260A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DL_2A-13A-66A-n260(4A)_UL_13A-n260A</w:t>
            </w:r>
          </w:p>
          <w:p w14:paraId="7D684AD9" w14:textId="6330722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DL_2A-66A-n260(5A)_UL_66A-n260A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DL_13A-66A-n260(5A)_UL_66A-n260A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DL_2A-13A-66A-n260(4A)_UL_66A-n260A</w:t>
            </w:r>
          </w:p>
        </w:tc>
      </w:tr>
      <w:tr w:rsidR="00C6286A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5497F29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DC_2A-13A-66A-n260I</w:t>
            </w:r>
          </w:p>
        </w:tc>
        <w:tc>
          <w:tcPr>
            <w:tcW w:w="1276" w:type="dxa"/>
          </w:tcPr>
          <w:p w14:paraId="0804F194" w14:textId="6441B1E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40B479C8" w14:textId="475346E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0934D39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AA64F07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DL_2A-13A-n260I_UL_2A-n260A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DL_2A-66A-n260I_UL_2A-n260A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DL_2A-13A-66A-n260H_UL_2A-n260A</w:t>
            </w:r>
          </w:p>
          <w:p w14:paraId="3F7ED024" w14:textId="69328D1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DL_2A-66A-n260I_UL_66A-n260A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DL_13A-66A-n260I_UL_66A-n260A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DL_2A-13A-66A-n260H_UL_66A-n260A</w:t>
            </w:r>
          </w:p>
        </w:tc>
      </w:tr>
      <w:tr w:rsidR="00C6286A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535BAB7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DC_2A-13A-66A-n260(2G)</w:t>
            </w:r>
          </w:p>
        </w:tc>
        <w:tc>
          <w:tcPr>
            <w:tcW w:w="1276" w:type="dxa"/>
          </w:tcPr>
          <w:p w14:paraId="0B3060BA" w14:textId="7ECE7EB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59FB8627" w14:textId="52E1694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7D02897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561390E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</w:p>
          <w:p w14:paraId="5DD6B43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</w:p>
          <w:p w14:paraId="639D9696" w14:textId="10CC6B9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</w:p>
        </w:tc>
      </w:tr>
      <w:tr w:rsidR="00C6286A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0D47350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DC_2A-13A-66A-n260(4A)</w:t>
            </w:r>
          </w:p>
        </w:tc>
        <w:tc>
          <w:tcPr>
            <w:tcW w:w="1276" w:type="dxa"/>
          </w:tcPr>
          <w:p w14:paraId="0AAE90C9" w14:textId="7FCA0C7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5F5256A" w14:textId="054DBAB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3A2F482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2EEDF8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DL_2A-13A-n260(4A)_UL_2A-n260A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DL_2A-66A-n260(4A)_UL_2A-n260A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DL_2A-13A-66A-n260(3A)_UL_2A-n260A</w:t>
            </w:r>
          </w:p>
          <w:p w14:paraId="6101E0BC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DL_2A-13A-66A-n260(3A)_UL_13A-n260A</w:t>
            </w:r>
          </w:p>
          <w:p w14:paraId="783760C5" w14:textId="201769F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DL_2A-66A-n260(4A)_UL_66A-n260A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DL_13A-66A-n260(4A)_UL_66A-n260A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DL_2A-13A-66A-n260(3A)_UL_66A-n260A</w:t>
            </w:r>
          </w:p>
        </w:tc>
      </w:tr>
      <w:tr w:rsidR="00C6286A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3D48B7C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DC_2A-13A-66A-n260(2A-G)</w:t>
            </w:r>
          </w:p>
        </w:tc>
        <w:tc>
          <w:tcPr>
            <w:tcW w:w="1276" w:type="dxa"/>
          </w:tcPr>
          <w:p w14:paraId="62976AC5" w14:textId="29BFADC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5E7EA2C" w14:textId="397A8CA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4A69B98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4FFCE5B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DL_2A-13A-66A-n260(3A)_UL_2A-n260A</w:t>
            </w:r>
          </w:p>
          <w:p w14:paraId="749C501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DL_2A-13A-66A-n260(3A)_UL_13A-n260A</w:t>
            </w:r>
          </w:p>
          <w:p w14:paraId="46D69AC7" w14:textId="2BBAB80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DL_2A-13A-66A-n260(3A)_UL_66A-n260A</w:t>
            </w:r>
          </w:p>
        </w:tc>
      </w:tr>
      <w:tr w:rsidR="00C6286A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532239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DC_2A-13A-66A-n260(A-H)</w:t>
            </w:r>
          </w:p>
        </w:tc>
        <w:tc>
          <w:tcPr>
            <w:tcW w:w="1276" w:type="dxa"/>
          </w:tcPr>
          <w:p w14:paraId="6EAECAF0" w14:textId="5F8BD27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42AC4D2D" w14:textId="1215CFB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607A390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BEA80B5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</w:p>
          <w:p w14:paraId="7E587E4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</w:p>
          <w:p w14:paraId="6D176431" w14:textId="23F2A5B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</w:p>
        </w:tc>
      </w:tr>
      <w:tr w:rsidR="00C6286A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2ECD4C6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DC_2A-13A-66A-n260H</w:t>
            </w:r>
          </w:p>
        </w:tc>
        <w:tc>
          <w:tcPr>
            <w:tcW w:w="1276" w:type="dxa"/>
          </w:tcPr>
          <w:p w14:paraId="6CB12403" w14:textId="14F8F83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2BF754F" w14:textId="2E5725E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69F9DFE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210CA70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DL_2A-13A-66A-n260G_UL_2A-n260A</w:t>
            </w:r>
          </w:p>
          <w:p w14:paraId="31835793" w14:textId="493309C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DL_2A-13A-66A-n260G_UL_66A-n260A</w:t>
            </w:r>
          </w:p>
        </w:tc>
      </w:tr>
      <w:tr w:rsidR="00C6286A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460AB7A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DC_2A-13A-66A-n260(A-G)</w:t>
            </w:r>
          </w:p>
        </w:tc>
        <w:tc>
          <w:tcPr>
            <w:tcW w:w="1276" w:type="dxa"/>
          </w:tcPr>
          <w:p w14:paraId="53490E2B" w14:textId="2434BA3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4B1600A" w14:textId="15D8B86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5B4BB43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24E7E1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DL_2A-13A-66A-n260(2A)_UL_2A-n260A</w:t>
            </w:r>
          </w:p>
          <w:p w14:paraId="7F2B5E18" w14:textId="18485B2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DL_2A-13A-66A-n260(2A)_UL_66A-n260A</w:t>
            </w:r>
          </w:p>
        </w:tc>
      </w:tr>
      <w:tr w:rsidR="00C6286A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2ADE9BE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DC_2A-13A-66A-n260(3A)</w:t>
            </w:r>
          </w:p>
        </w:tc>
        <w:tc>
          <w:tcPr>
            <w:tcW w:w="1276" w:type="dxa"/>
          </w:tcPr>
          <w:p w14:paraId="7BB310BF" w14:textId="390EB8A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F9668D9" w14:textId="04CE445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2174CBE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8C020C3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DL_2A-13A-66A-n260(2A)_UL_2A-n260A</w:t>
            </w:r>
          </w:p>
          <w:p w14:paraId="1DB58E4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DL_2A-13A-66A-n260(2A)_UL_13A-n260A</w:t>
            </w:r>
          </w:p>
          <w:p w14:paraId="062BC2F9" w14:textId="591F8DB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DL_2A-66A-n260(3A)_UL_66A-n260A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DL_2A-13A-66A-n260(2A)_UL_66A-n260A</w:t>
            </w:r>
          </w:p>
        </w:tc>
      </w:tr>
      <w:tr w:rsidR="00C6286A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2A8D46A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DC_2A-13A-66A-n260G</w:t>
            </w:r>
          </w:p>
        </w:tc>
        <w:tc>
          <w:tcPr>
            <w:tcW w:w="1276" w:type="dxa"/>
          </w:tcPr>
          <w:p w14:paraId="6FC8E2DD" w14:textId="08DB667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8B43D83" w14:textId="63F6536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11393F2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C3791FB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DL_2A-13A-66A-n260A_UL_2A-n260A</w:t>
            </w:r>
          </w:p>
          <w:p w14:paraId="0701B5E1" w14:textId="5AE81E7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DL_2A-13A-66A-n260A_UL_66A-n260A</w:t>
            </w:r>
          </w:p>
        </w:tc>
      </w:tr>
      <w:tr w:rsidR="00C6286A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15E6156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DC_2A-13A-66A-n260(2A)</w:t>
            </w:r>
          </w:p>
        </w:tc>
        <w:tc>
          <w:tcPr>
            <w:tcW w:w="1276" w:type="dxa"/>
          </w:tcPr>
          <w:p w14:paraId="0CEB24D2" w14:textId="36D0A7A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3F04157" w14:textId="7DBD70B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14E4C14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D7697B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DL_2A-13A-66A-n260A_UL_2A-n260A</w:t>
            </w:r>
          </w:p>
          <w:p w14:paraId="30F65F5D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DL_2A-13A-66A-n260A_UL_13A-n260A</w:t>
            </w:r>
          </w:p>
          <w:p w14:paraId="76D1E489" w14:textId="76B537C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DL_2A-13A-66A-n260A_UL_66A-n260A</w:t>
            </w:r>
          </w:p>
        </w:tc>
      </w:tr>
      <w:tr w:rsidR="00C6286A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212A4BC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DC_2A-13A-66A-n260A</w:t>
            </w:r>
          </w:p>
        </w:tc>
        <w:tc>
          <w:tcPr>
            <w:tcW w:w="1276" w:type="dxa"/>
          </w:tcPr>
          <w:p w14:paraId="31E86426" w14:textId="6EA8D8E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B56CFAF" w14:textId="5E95A25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14EDACB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18915CF" w14:textId="7D07AE6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DL_2A-13A-n260A_UL_2A-n260A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DL_2A-66A-n260A_UL_2A-n260A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DL_2A-66A-n260A_UL_66A-n260A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DL_13A-66A-n260A_UL_66A-n260A</w:t>
            </w:r>
          </w:p>
        </w:tc>
      </w:tr>
      <w:tr w:rsidR="00C6286A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AB9F7D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DC_2A-13A-66A-n261M</w:t>
            </w:r>
          </w:p>
        </w:tc>
        <w:tc>
          <w:tcPr>
            <w:tcW w:w="1276" w:type="dxa"/>
          </w:tcPr>
          <w:p w14:paraId="3B66A257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6B6EC14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2727043" w14:textId="12F9297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3B87287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B28B3F9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DL_2A-13A-n261M_UL_2A-n261A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DL_2A-66A-n261M_UL_2A-n261A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DL_2A-13A-66A-n261L_UL_2A-n261A</w:t>
            </w:r>
          </w:p>
          <w:p w14:paraId="738D479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DL_2A-13A-n261M_UL_13A-n261A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DL_13A-66A-n261M_UL_13A-n261A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DL_2A-13A-66A-n261L_UL_13A-n261A</w:t>
            </w:r>
          </w:p>
          <w:p w14:paraId="6219F8B3" w14:textId="0E019BB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DL_2A-66A-n261M_UL_66A-n261A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DL_13A-66A-n261M_UL_66A-n261A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DL_2A-13A-66A-n261L_UL_66A-n261A</w:t>
            </w:r>
          </w:p>
        </w:tc>
      </w:tr>
      <w:tr w:rsidR="00C6286A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EC0A0F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DC_2A-13A-66A-n261(A-G-I)</w:t>
            </w:r>
          </w:p>
        </w:tc>
        <w:tc>
          <w:tcPr>
            <w:tcW w:w="1276" w:type="dxa"/>
          </w:tcPr>
          <w:p w14:paraId="6EEBEE82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</w:p>
          <w:p w14:paraId="404410B9" w14:textId="6C29D5D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DC_66A-n261A</w:t>
            </w:r>
          </w:p>
        </w:tc>
        <w:tc>
          <w:tcPr>
            <w:tcW w:w="1984" w:type="dxa"/>
          </w:tcPr>
          <w:p w14:paraId="0E426EF7" w14:textId="1BFE0A4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6DD2CDF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B33F995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DL_2A-13A-66A-n261(A-G-H)_UL_2A-n261A</w:t>
            </w:r>
          </w:p>
          <w:p w14:paraId="23FAB15B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DL_2A-13A-66A-n261(A-G-H)_UL_13A-n261A</w:t>
            </w:r>
          </w:p>
          <w:p w14:paraId="1FC6C32B" w14:textId="6372BCE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DL_2A-13A-66A-n261(A-G-H)_UL_66A-n261A</w:t>
            </w:r>
          </w:p>
        </w:tc>
      </w:tr>
      <w:tr w:rsidR="00C6286A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43C7049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DC_2A-13A-66A-n261(H-I)</w:t>
            </w:r>
          </w:p>
        </w:tc>
        <w:tc>
          <w:tcPr>
            <w:tcW w:w="1276" w:type="dxa"/>
          </w:tcPr>
          <w:p w14:paraId="12AF682B" w14:textId="4508516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E3BE8E6" w14:textId="6B26AA0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259184B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9DAF82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DL_2A-13A-n261(H-I)_UL_2A-n261A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DL_2A-66A-n261(H-I)_UL_2A-n261A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DL_2A-13A-66A-n261(2H)_UL_2A-n261A</w:t>
            </w:r>
          </w:p>
          <w:p w14:paraId="6E62E33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DL_2A-13A-n261(H-I)_UL_13A-n261A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DL_13A-66A-n261(H-I)_UL_13A-n261A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DL_2A-13A-66A-n261(2H)_UL_13A-n261A</w:t>
            </w:r>
          </w:p>
          <w:p w14:paraId="2CA3A63A" w14:textId="62B2CE4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DL_2A-66A-n261(H-I)_UL_66A-n261A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DL_13A-66A-n261(H-I)_UL_66A-n261A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DL_2A-13A-66A-n261(2H)_UL_66A-n261A</w:t>
            </w:r>
          </w:p>
        </w:tc>
      </w:tr>
      <w:tr w:rsidR="00C6286A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009F6C6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DC_2A-13A-66A-n261L</w:t>
            </w:r>
          </w:p>
        </w:tc>
        <w:tc>
          <w:tcPr>
            <w:tcW w:w="1276" w:type="dxa"/>
          </w:tcPr>
          <w:p w14:paraId="15E40994" w14:textId="7F0E8E9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85034C6" w14:textId="6C82567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2D3ACDA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3EF6FBB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DL_2A-13A-n261L_UL_2A-n261A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DL_2A-66A-n261L_UL_2A-n261A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DL_2A-13A-66A-n261K_UL_2A-n261A</w:t>
            </w:r>
          </w:p>
          <w:p w14:paraId="539E3565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DL_2A-13A-n261L_UL_13A-n261A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DL_13A-66A-n261L_UL_13A-n261A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DL_2A-13A-66A-n261K_UL_13A-n261A</w:t>
            </w:r>
          </w:p>
          <w:p w14:paraId="45C9AEE6" w14:textId="7773431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DL_2A-66A-n261L_UL_66A-n261A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DL_13A-66A-n261L_UL_66A-n261A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DL_2A-13A-66A-n261K_UL_66A-n261A</w:t>
            </w:r>
          </w:p>
        </w:tc>
      </w:tr>
      <w:tr w:rsidR="00C6286A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1BE1128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DC_2A-13A-66A-n261(A-G-H)</w:t>
            </w:r>
          </w:p>
        </w:tc>
        <w:tc>
          <w:tcPr>
            <w:tcW w:w="1276" w:type="dxa"/>
          </w:tcPr>
          <w:p w14:paraId="13317D94" w14:textId="248FE09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CAB4631" w14:textId="3EA6DE4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63BA15F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4E92DDE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DL_2A-13A-66A-n261(A-2G)_UL_2A-n261A</w:t>
            </w:r>
          </w:p>
          <w:p w14:paraId="3091A3F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DL_2A-13A-66A-n261(A-2G)_UL_13A-n261A</w:t>
            </w:r>
          </w:p>
          <w:p w14:paraId="13DD8678" w14:textId="5E4D3B5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DL_2A-13A-66A-n261(A-2G)_UL_66A-n261A</w:t>
            </w:r>
          </w:p>
        </w:tc>
      </w:tr>
      <w:tr w:rsidR="00C6286A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53EA39F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DC_2A-13A-66A-n261(G-I)</w:t>
            </w:r>
          </w:p>
        </w:tc>
        <w:tc>
          <w:tcPr>
            <w:tcW w:w="1276" w:type="dxa"/>
          </w:tcPr>
          <w:p w14:paraId="4F686B18" w14:textId="5BBDBB6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3E169FB" w14:textId="18CA302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22B28A2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66A42D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</w:p>
          <w:p w14:paraId="25943CE8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</w:p>
          <w:p w14:paraId="354AAFBD" w14:textId="42F1463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</w:p>
        </w:tc>
      </w:tr>
      <w:tr w:rsidR="00C6286A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3D2016E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DC_2A-13A-66A-n261(2H)</w:t>
            </w:r>
          </w:p>
        </w:tc>
        <w:tc>
          <w:tcPr>
            <w:tcW w:w="1276" w:type="dxa"/>
          </w:tcPr>
          <w:p w14:paraId="280D3412" w14:textId="131AA09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D935974" w14:textId="7F8F751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65E70B4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A8E4C8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</w:p>
          <w:p w14:paraId="495DB0C3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</w:p>
          <w:p w14:paraId="0048A5FB" w14:textId="2A52F61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</w:p>
        </w:tc>
      </w:tr>
      <w:tr w:rsidR="00C6286A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4BB7B49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DC_2A-13A-66A-n261K</w:t>
            </w:r>
          </w:p>
        </w:tc>
        <w:tc>
          <w:tcPr>
            <w:tcW w:w="1276" w:type="dxa"/>
          </w:tcPr>
          <w:p w14:paraId="4779B05B" w14:textId="61989FD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226F6256" w14:textId="373996E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06E3914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499CAC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DL_2A-13A-66A-n261J_UL_2A-n261A</w:t>
            </w:r>
          </w:p>
          <w:p w14:paraId="1A0C55B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DL_2A-13A-66A-n261J_UL_13A-n261A</w:t>
            </w:r>
          </w:p>
          <w:p w14:paraId="0B462172" w14:textId="66402DA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DL_2A-13A-66A-n261J_UL_66A-n261A</w:t>
            </w:r>
          </w:p>
        </w:tc>
      </w:tr>
      <w:tr w:rsidR="00C6286A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4724756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DC_2A-13A-66A-n261(2A-I)</w:t>
            </w:r>
          </w:p>
        </w:tc>
        <w:tc>
          <w:tcPr>
            <w:tcW w:w="1276" w:type="dxa"/>
          </w:tcPr>
          <w:p w14:paraId="010CD81F" w14:textId="5CB7BA9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4CBBF94" w14:textId="0F7D2C9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63A77C9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B64015B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DL_2A-13A-66A-n261(2A-H)_UL_2A-n261A</w:t>
            </w:r>
          </w:p>
          <w:p w14:paraId="3694B8A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DL_2A-13A-66A-n261(2A-H)_UL_13A-n261A</w:t>
            </w:r>
          </w:p>
          <w:p w14:paraId="140D45A5" w14:textId="027BD7A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DL_2A-13A-66A-n261(2A-H)_UL_66A-n261A</w:t>
            </w:r>
          </w:p>
        </w:tc>
      </w:tr>
      <w:tr w:rsidR="00C6286A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40CC90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DC_2A-13A-66A-n261(G-H)</w:t>
            </w:r>
          </w:p>
        </w:tc>
        <w:tc>
          <w:tcPr>
            <w:tcW w:w="1276" w:type="dxa"/>
          </w:tcPr>
          <w:p w14:paraId="4E4BC493" w14:textId="5988131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BC10E1F" w14:textId="54504CA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51B84BA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3B961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DL_2A-13A-66A-n261(2G)_UL_2A-n261A</w:t>
            </w:r>
          </w:p>
          <w:p w14:paraId="56FAE32D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DL_2A-13A-66A-n261(2G)_UL_13A-n261A</w:t>
            </w:r>
          </w:p>
          <w:p w14:paraId="4992AC43" w14:textId="71EA0CD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DL_2A-13A-66A-n261(2G)_UL_66A-n261A</w:t>
            </w:r>
          </w:p>
        </w:tc>
      </w:tr>
      <w:tr w:rsidR="00C6286A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3AFC5A1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DC_2A-13A-66A-n261J</w:t>
            </w:r>
          </w:p>
        </w:tc>
        <w:tc>
          <w:tcPr>
            <w:tcW w:w="1276" w:type="dxa"/>
          </w:tcPr>
          <w:p w14:paraId="0D534CCF" w14:textId="7E1A170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FB6508E" w14:textId="49F2311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179FEA7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CF1EED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DL_2A-13A-66A-n261I_UL_2A-n261A</w:t>
            </w:r>
          </w:p>
          <w:p w14:paraId="1865206D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DL_2A-13A-66A-n261I_UL_13A-n261A</w:t>
            </w:r>
          </w:p>
          <w:p w14:paraId="47D2C5A4" w14:textId="7A99B98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DL_2A-13A-66A-n261I_UL_66A-n261A</w:t>
            </w:r>
          </w:p>
        </w:tc>
      </w:tr>
      <w:tr w:rsidR="00C6286A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7670731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DC_2A-13A-66A-n261(2A-H)</w:t>
            </w:r>
          </w:p>
        </w:tc>
        <w:tc>
          <w:tcPr>
            <w:tcW w:w="1276" w:type="dxa"/>
          </w:tcPr>
          <w:p w14:paraId="13285BFB" w14:textId="52FD53E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E5D5E17" w14:textId="5B880D6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4F761C0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11DE13C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DL_2A-13A-66A-n261(2A-G)_UL_2A-n261A</w:t>
            </w:r>
          </w:p>
          <w:p w14:paraId="7256601C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DL_2A-13A-66A-n261(2A-G)_UL_13A-n261A</w:t>
            </w:r>
          </w:p>
          <w:p w14:paraId="76FEEA2B" w14:textId="76B1FD8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DL_2A-13A-66A-n261(2A-G)_UL_66A-n261A</w:t>
            </w:r>
          </w:p>
        </w:tc>
      </w:tr>
      <w:tr w:rsidR="00C6286A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2558AE1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DC_2A-13A-66A-n261(A-2G)</w:t>
            </w:r>
          </w:p>
        </w:tc>
        <w:tc>
          <w:tcPr>
            <w:tcW w:w="1276" w:type="dxa"/>
          </w:tcPr>
          <w:p w14:paraId="2F376D4E" w14:textId="561C68A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C690B58" w14:textId="1AE87C0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3207828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528218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DL_2A-13A-66A-n261(2A-G)_UL_2A-n261A</w:t>
            </w:r>
          </w:p>
          <w:p w14:paraId="4F9A3A3D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DL_2A-13A-66A-n261(2A-G)_UL_13A-n261A</w:t>
            </w:r>
          </w:p>
          <w:p w14:paraId="77A59A18" w14:textId="6AB910F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DL_2A-13A-66A-n261(2A-G)_UL_66A-n261A</w:t>
            </w:r>
          </w:p>
        </w:tc>
      </w:tr>
      <w:tr w:rsidR="00C6286A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58CCFFF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DC_2A-13A-66A-n261(A-I)</w:t>
            </w:r>
          </w:p>
        </w:tc>
        <w:tc>
          <w:tcPr>
            <w:tcW w:w="1276" w:type="dxa"/>
          </w:tcPr>
          <w:p w14:paraId="0E72258E" w14:textId="4B857D7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C17682A" w14:textId="5B2A9E3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04F35A4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6DA4569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</w:p>
          <w:p w14:paraId="7EA57FCB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</w:p>
          <w:p w14:paraId="5D423892" w14:textId="2E2486D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</w:p>
        </w:tc>
      </w:tr>
      <w:tr w:rsidR="00C6286A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4A565FF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DC_2A-13A-66A-n261(2G)</w:t>
            </w:r>
          </w:p>
        </w:tc>
        <w:tc>
          <w:tcPr>
            <w:tcW w:w="1276" w:type="dxa"/>
          </w:tcPr>
          <w:p w14:paraId="2B05DAB8" w14:textId="6EAD645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AA48D01" w14:textId="0CEF725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13B50A1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351010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</w:p>
          <w:p w14:paraId="75A0455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</w:p>
          <w:p w14:paraId="15ABB97D" w14:textId="20924EB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</w:p>
        </w:tc>
      </w:tr>
      <w:tr w:rsidR="00C6286A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27E1957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DC_2A-13A-66A-n261I</w:t>
            </w:r>
          </w:p>
        </w:tc>
        <w:tc>
          <w:tcPr>
            <w:tcW w:w="1276" w:type="dxa"/>
          </w:tcPr>
          <w:p w14:paraId="70BC32F2" w14:textId="14300D2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EFB7036" w14:textId="1274CAD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2D62112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37CE92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DL_2A-13A-66A-n261H_UL_2A-n261A</w:t>
            </w:r>
          </w:p>
          <w:p w14:paraId="45FC77A1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DL_2A-13A-66A-n261H_UL_13A-n261A</w:t>
            </w:r>
          </w:p>
          <w:p w14:paraId="42D18FC4" w14:textId="018624F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DL_2A-13A-66A-n261H_UL_66A-n261A</w:t>
            </w:r>
          </w:p>
        </w:tc>
      </w:tr>
      <w:tr w:rsidR="00C6286A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246056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DC_2A-13A-66A-n261(A-H)</w:t>
            </w:r>
          </w:p>
        </w:tc>
        <w:tc>
          <w:tcPr>
            <w:tcW w:w="1276" w:type="dxa"/>
          </w:tcPr>
          <w:p w14:paraId="38560541" w14:textId="234943A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7147351" w14:textId="4CB5A58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6C7E62F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7A84FE3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</w:p>
          <w:p w14:paraId="1F0D9880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</w:p>
          <w:p w14:paraId="579E3DFB" w14:textId="67A0229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</w:p>
        </w:tc>
      </w:tr>
      <w:tr w:rsidR="00C6286A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055BEEA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DC_2A-13A-66A-n261(2A-G)</w:t>
            </w:r>
          </w:p>
        </w:tc>
        <w:tc>
          <w:tcPr>
            <w:tcW w:w="1276" w:type="dxa"/>
          </w:tcPr>
          <w:p w14:paraId="2005CD0D" w14:textId="32DE159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998354E" w14:textId="0CEF14C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60C5036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1212313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DL_2A-13A-66A-n261(3A)_UL_2A-n261A</w:t>
            </w:r>
          </w:p>
          <w:p w14:paraId="6F4B456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DL_2A-13A-66A-n261(3A)_UL_13A-n261A</w:t>
            </w:r>
          </w:p>
          <w:p w14:paraId="254B7A31" w14:textId="35B24E6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DL_2A-13A-66A-n261(3A)_UL_66A-n261A</w:t>
            </w:r>
          </w:p>
        </w:tc>
      </w:tr>
      <w:tr w:rsidR="00C6286A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147747B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DC_2A-13A-66A-n261H</w:t>
            </w:r>
          </w:p>
        </w:tc>
        <w:tc>
          <w:tcPr>
            <w:tcW w:w="1276" w:type="dxa"/>
          </w:tcPr>
          <w:p w14:paraId="289BBDE8" w14:textId="3F0655E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9D139EE" w14:textId="711B2BE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EF962C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04F9110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DL_2A-13A-66A-n261G_UL_2A-n261A</w:t>
            </w:r>
          </w:p>
          <w:p w14:paraId="777CD6B2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DL_2A-13A-66A-n261G_UL_13A-n261A</w:t>
            </w:r>
          </w:p>
          <w:p w14:paraId="71259AD8" w14:textId="0B455A3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DL_2A-13A-66A-n261G_UL_66A-n261A</w:t>
            </w:r>
          </w:p>
        </w:tc>
      </w:tr>
      <w:tr w:rsidR="00C6286A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EA3751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DC_2A-13A-66A-n261(A-G)</w:t>
            </w:r>
          </w:p>
        </w:tc>
        <w:tc>
          <w:tcPr>
            <w:tcW w:w="1276" w:type="dxa"/>
          </w:tcPr>
          <w:p w14:paraId="6993374B" w14:textId="5FD0675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FBD2AD0" w14:textId="59189ED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262C788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193ED8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DL_2A-13A-66A-n261(2A)_UL_2A-n261A</w:t>
            </w:r>
          </w:p>
          <w:p w14:paraId="4A8CAFD9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DL_2A-13A-66A-n261(2A)_UL_13A-n261A</w:t>
            </w:r>
          </w:p>
          <w:p w14:paraId="350C8C6E" w14:textId="1242E75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DL_2A-13A-66A-n261(2A)_UL_66A-n261A</w:t>
            </w:r>
          </w:p>
        </w:tc>
      </w:tr>
      <w:tr w:rsidR="00C6286A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2BB1770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DC_2A-13A-66A-n261(3A)</w:t>
            </w:r>
          </w:p>
        </w:tc>
        <w:tc>
          <w:tcPr>
            <w:tcW w:w="1276" w:type="dxa"/>
          </w:tcPr>
          <w:p w14:paraId="103C5BD6" w14:textId="522F340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69BED8A" w14:textId="77EB17F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1DE7AC9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BD5470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DL_2A-13A-n261(3A)_UL_2A-n261A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DL_2A-66A-n261(3A)_UL_2A-n261A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DL_2A-13A-66A-n261(2A)_UL_2A-n261A</w:t>
            </w:r>
          </w:p>
          <w:p w14:paraId="201251B3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DL_2A-13A-n261(3A)_UL_13A-n261A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DL_13A-66A-n261(3A)_UL_13A-n261A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DL_2A-13A-66A-n261(2A)_UL_13A-n261A</w:t>
            </w:r>
          </w:p>
          <w:p w14:paraId="4B4B7323" w14:textId="79D5136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DL_2A-66A-n261(3A)_UL_66A-n261A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DL_13A-66A-n261(3A)_UL_66A-n261A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DL_2A-13A-66A-n261(2A)_UL_66A-n261A</w:t>
            </w:r>
          </w:p>
        </w:tc>
      </w:tr>
      <w:tr w:rsidR="00C6286A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7E56F67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DC_2A-13A-66A-n261G</w:t>
            </w:r>
          </w:p>
        </w:tc>
        <w:tc>
          <w:tcPr>
            <w:tcW w:w="1276" w:type="dxa"/>
          </w:tcPr>
          <w:p w14:paraId="59E82E02" w14:textId="69392F9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B39E34F" w14:textId="51E33B9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3950B1D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7C38E99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DL_2A-13A-66A-n261A_UL_2A-n261A</w:t>
            </w:r>
          </w:p>
          <w:p w14:paraId="54426955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DL_2A-13A-66A-n261A_UL_13A-n261A</w:t>
            </w:r>
          </w:p>
          <w:p w14:paraId="097B6F4A" w14:textId="12CFD55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DL_2A-13A-66A-n261A_UL_66A-n261A</w:t>
            </w:r>
          </w:p>
        </w:tc>
      </w:tr>
      <w:tr w:rsidR="00C6286A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4A38674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DC_2A-13A-66A-n261(2A)</w:t>
            </w:r>
          </w:p>
        </w:tc>
        <w:tc>
          <w:tcPr>
            <w:tcW w:w="1276" w:type="dxa"/>
          </w:tcPr>
          <w:p w14:paraId="0AEDC073" w14:textId="70DF3EF2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DFCA057" w14:textId="3F7ECB8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3B7F65F8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177BF5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DL_2A-13A-66A-n261A_UL_2A-n261A</w:t>
            </w:r>
          </w:p>
          <w:p w14:paraId="09F4948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DL_2A-13A-66A-n261A_UL_13A-n261A</w:t>
            </w:r>
          </w:p>
          <w:p w14:paraId="7FBB1F68" w14:textId="06F28E5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DL_2A-13A-66A-n261A_UL_66A-n261A</w:t>
            </w:r>
          </w:p>
        </w:tc>
      </w:tr>
      <w:tr w:rsidR="00C6286A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224B087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DC_2A-13A-66A-n261A</w:t>
            </w:r>
          </w:p>
        </w:tc>
        <w:tc>
          <w:tcPr>
            <w:tcW w:w="1276" w:type="dxa"/>
          </w:tcPr>
          <w:p w14:paraId="40D1D969" w14:textId="33901F1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D8E703A" w14:textId="3B064E4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0D84FCB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1DF7B5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DL_2A-13A-n261A_UL_2A-n261A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DL_2A-66A-n261A_UL_2A-n261A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DL_2A-13A-n261A_UL_13A-n261A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DL_13A-66A-n261A_UL_13A-n261A</w:t>
            </w:r>
          </w:p>
          <w:p w14:paraId="0C22CE23" w14:textId="358B1B9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DL_2A-66A-n261A_UL_66A-n261A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DL_13A-66A-n261A_UL_66A-n261A</w:t>
            </w:r>
          </w:p>
        </w:tc>
      </w:tr>
      <w:tr w:rsidR="00C6286A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34AEFE33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DC_2A-13A-66A-n261(A-K)</w:t>
            </w:r>
          </w:p>
        </w:tc>
        <w:tc>
          <w:tcPr>
            <w:tcW w:w="1276" w:type="dxa"/>
          </w:tcPr>
          <w:p w14:paraId="13FEF464" w14:textId="385AABC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6F250D8" w14:textId="097D463E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341C806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4770EB7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DL_2A-66A-n261(A-K)_UL_2A-n261A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DL_2A-13A-n261(A-K)_UL_2A-n261A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DL_2A-13A-66A-n261(A-J)_UL_2A-n261A</w:t>
            </w:r>
          </w:p>
          <w:p w14:paraId="267C62C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DL_13A-66A-n261(A-K)_UL_13A-n261A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DL_2A-13A-n261(A-K)_UL_13A-n261A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DL_2A-13A-66A-n261(A-J)_UL_13A-n261A</w:t>
            </w:r>
          </w:p>
          <w:p w14:paraId="647725D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49F40AA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DL_13A-66A-n261(A-K)_UL_66A-n261A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DL_2A-66A-n261(A-K)_UL_66A-n261A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DL_2A-13A-66A-n261(A-J)_UL_66A-n261A</w:t>
            </w:r>
          </w:p>
        </w:tc>
      </w:tr>
      <w:tr w:rsidR="00C6286A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3249056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DC_2A-13A-66A-n261(G-J)</w:t>
            </w:r>
          </w:p>
        </w:tc>
        <w:tc>
          <w:tcPr>
            <w:tcW w:w="1276" w:type="dxa"/>
          </w:tcPr>
          <w:p w14:paraId="5B41E27F" w14:textId="36601EE0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99B0B6A" w14:textId="208D398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5284C99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B36E4F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DL_2A-66A-n261(G-J)_UL_2A-n261A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DL_2A-13A-n261(G-J)_UL_2A-n261A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DL_2A-13A-66A-n261(G-I)_UL_2A-n261A</w:t>
            </w:r>
          </w:p>
          <w:p w14:paraId="13FBF27E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DL_13A-66A-n261(G-J)_UL_13A-n261A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DL_2A-13A-n261(G-J)_UL_13A-n261A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DL_2A-13A-66A-n261(G-I)_UL_13A-n261A</w:t>
            </w:r>
          </w:p>
          <w:p w14:paraId="64BE5C37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75E497E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DL_13A-66A-n261(G-J)_UL_66A-n261A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DL_2A-66A-n261(G-J)_UL_66A-n261A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DL_2A-13A-66A-n261(G-I)_UL_66A-n261A</w:t>
            </w:r>
          </w:p>
        </w:tc>
      </w:tr>
      <w:tr w:rsidR="00C6286A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5DA43E4D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DC_2A-13A-66A-n261(A-J)</w:t>
            </w:r>
          </w:p>
        </w:tc>
        <w:tc>
          <w:tcPr>
            <w:tcW w:w="1276" w:type="dxa"/>
          </w:tcPr>
          <w:p w14:paraId="65062512" w14:textId="00F6F19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7C91701" w14:textId="1C9F94C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170C9C0A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CAD70D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DL_2A-13A-66A-n261(A-I)_UL_2A-n261A</w:t>
            </w:r>
          </w:p>
          <w:p w14:paraId="55A904BF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DL_2A-13A-66A-n261(A-I)_UL_13A-n261A</w:t>
            </w:r>
          </w:p>
          <w:p w14:paraId="26FB3949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ED17D5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DL_2A-13A-66A-n261(A-I)_UL_66A-n261A</w:t>
            </w:r>
          </w:p>
        </w:tc>
      </w:tr>
      <w:tr w:rsidR="00C6286A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15C2219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DC_2A-13A-66A-n261(3A-G)</w:t>
            </w:r>
          </w:p>
        </w:tc>
        <w:tc>
          <w:tcPr>
            <w:tcW w:w="1276" w:type="dxa"/>
          </w:tcPr>
          <w:p w14:paraId="740EE910" w14:textId="538F4D0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B0FF548" w14:textId="3B8C22E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555EF40F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6C5C708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DL_2A-66A-n261(3A-G)_UL_2A-n261A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DL_2A-13A-n261(3A-G)_UL_2A-n261A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DL_2A-13A-66A-n261(4A)_UL_2A-n261A</w:t>
            </w:r>
          </w:p>
          <w:p w14:paraId="5C7140BE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DL_13A-66A-n261(3A-G)_UL_13A-n261A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DL_2A-13A-n261(3A-G)_UL_13A-n261A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DL_2A-13A-66A-n261(4A)_UL_13A-n261A</w:t>
            </w:r>
          </w:p>
          <w:p w14:paraId="0CAA7869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02D9FC3C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DL_13A-66A-n261(3A-G)_UL_66A-n261A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DL_2A-66A-n261(3A-G)_UL_66A-n261A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DL_2A-13A-66A-n261(4A)_UL_66A-n261A</w:t>
            </w:r>
          </w:p>
        </w:tc>
      </w:tr>
      <w:tr w:rsidR="00C6286A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7FAE4416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DC_2A-13A-66A-n261(4A)</w:t>
            </w:r>
          </w:p>
        </w:tc>
        <w:tc>
          <w:tcPr>
            <w:tcW w:w="1276" w:type="dxa"/>
          </w:tcPr>
          <w:p w14:paraId="47607018" w14:textId="5B770C55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9B92DA5" w14:textId="012111E4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C6286A" w:rsidRPr="00C6286A" w:rsidRDefault="00293C9B" w:rsidP="00C6286A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C6286A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231C192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7FE0474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DL_2A-66A-n261(4A)_UL_2A-n261A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DL_2A-13A-n261(4A)_UL_2A-n261A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DL_2A-13A-66A-n261(3A)_UL_2A-n261A</w:t>
            </w:r>
          </w:p>
          <w:p w14:paraId="36FD7F5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DL_13A-66A-n261(4A)_UL_13A-n261A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DL_2A-13A-n261(4A)_UL_13A-n261A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DL_2A-13A-66A-n261(3A)_UL_13A-n261A</w:t>
            </w:r>
          </w:p>
          <w:p w14:paraId="70B294E8" w14:textId="77777777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0E076FE9" w:rsidR="00C6286A" w:rsidRPr="00C6286A" w:rsidRDefault="00C6286A" w:rsidP="00C6286A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DL_13A-66A-n261(4A)_UL_66A-n261A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DL_2A-66A-n261(4A)_UL_66A-n261A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DL_2A-13A-66A-n261(3A)_UL_66A-n261A</w:t>
            </w:r>
          </w:p>
        </w:tc>
      </w:tr>
      <w:tr w:rsidR="00C6286A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B0E026F" w14:textId="08B95B7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49F7AAC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CFA8958" w14:textId="3D5F11A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273CBBC" w14:textId="0335BF9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4004B27E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C6286A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5C3B779" w14:textId="7BB5575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76E44BA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133F538B" w14:textId="2F36C4D8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F74AEF8" w14:textId="632A6C7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6D8FA41C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C6286A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39BD2DAC" w14:textId="05789C7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7F17A21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566850D" w14:textId="48B2989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090B1613" w14:textId="06957882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095A7BEC" w14:textId="2F3CD2E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C6286A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4649F0AC" w14:textId="6DCE14C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600B366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BD97DE9" w14:textId="33EF091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1C01835" w14:textId="743C008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316D6473" w14:textId="3CEC569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C6286A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015C2411" w14:textId="3DFCBC2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23CB433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288E2CFA" w14:textId="47DF6CE7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1604DEE" w14:textId="6161A96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169A9EDF" w14:textId="7AAD3CF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C6286A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0BC27DA0" w14:textId="1BD4306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3651F11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F6994DF" w14:textId="009A6A4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0812554" w14:textId="3EECE43D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20FCD0F4" w14:textId="77777777" w:rsidR="00C6286A" w:rsidRPr="00C6286A" w:rsidRDefault="00C6286A" w:rsidP="00C6286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E4250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12ED18E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D387C98" w14:textId="2CE1BDF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E4250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778D478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E312FB7" w14:textId="01FEDDB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E4250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2F7901C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BD6C725" w14:textId="5045D6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E4250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2715211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3939D24" w14:textId="70A419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E4250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2E0AFC7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F1D6617" w14:textId="768380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E4250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24A3035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4F9828" w14:textId="1CC2DD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E4250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6B9B7A9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184973F" w14:textId="46BAFE9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E4250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3A4514D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087BFB9" w14:textId="073DCF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E4250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694A84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DC_1A_n78(2A)</w:t>
            </w:r>
          </w:p>
        </w:tc>
        <w:tc>
          <w:tcPr>
            <w:tcW w:w="1984" w:type="dxa"/>
          </w:tcPr>
          <w:p w14:paraId="74492B0D" w14:textId="6ADB32A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6058BB5" w14:textId="7632D20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DCD6D82" w14:textId="16AF90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CEEC409" w14:textId="6846C55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EE33C67" w14:textId="7E0D11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DL_1A-3A-7A_n78(2A)_UL_1A_n78A, DL_1A-3A-7A_n78A_UL_1A_n78A, DL_1A-3A_n78(2A)_UL_1A_n78(2A), DL_1A-7A_n78(2A)_UL_1A_n78(2A)</w:t>
            </w:r>
          </w:p>
        </w:tc>
      </w:tr>
      <w:tr w:rsidR="00E4250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565296B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  <w:tc>
          <w:tcPr>
            <w:tcW w:w="1984" w:type="dxa"/>
          </w:tcPr>
          <w:p w14:paraId="15D8383C" w14:textId="396C3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2F20142" w14:textId="08CEB4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92701F1" w14:textId="7CF445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8824089" w14:textId="4207F9E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7F29446" w14:textId="470AD1C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DL_1A-3A-7A_n78(2A)_UL_3A_n78A, DL_1A-3A-7A_n78A_UL_3A_n78A, DL_1A-3A_n78(2A)_UL_3A_n78(2A), DL_3A-7A_n78(2A)_UL_3A_n78(2A)</w:t>
            </w:r>
          </w:p>
        </w:tc>
      </w:tr>
      <w:tr w:rsidR="00E4250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51ECEB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DC_7A_n78(2A)</w:t>
            </w:r>
          </w:p>
        </w:tc>
        <w:tc>
          <w:tcPr>
            <w:tcW w:w="1984" w:type="dxa"/>
          </w:tcPr>
          <w:p w14:paraId="621A4360" w14:textId="09ECC28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979D15" w14:textId="5AF0A26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771F4FC" w14:textId="5C92CA3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9D056E5" w14:textId="0665864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A23F85" w14:textId="7FDD8F9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DL_1A-3A-7A_n78(2A)_UL_7A_n78A, DL_1A-3A-7A_n78A_UL_7A_n78A, DL_1A-7A_n78(2A)_UL_7A_n78(2A), DL_3A-7A_n78(2A)_UL_7A_n78(2A)</w:t>
            </w:r>
          </w:p>
        </w:tc>
      </w:tr>
      <w:tr w:rsidR="00E4250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007789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78C469D" w14:textId="04DE8E5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E4250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53D6B1E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71D2EFF" w14:textId="6E731DA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E4250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7618C3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BE73FCD" w14:textId="2F09E6A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E4250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756D700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9820A6E" w14:textId="026FE8B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E4250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A40114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DC_1A_n78(2A)</w:t>
            </w:r>
          </w:p>
        </w:tc>
        <w:tc>
          <w:tcPr>
            <w:tcW w:w="1984" w:type="dxa"/>
          </w:tcPr>
          <w:p w14:paraId="1D9F369B" w14:textId="26E44F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FFEA721" w14:textId="1FC6F52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75EA07C" w14:textId="2EB72D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43FACDC" w14:textId="446A0B1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9D73869" w14:textId="3337F5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DL_1A-3A-7C_n78(2A)_UL_1A_n78A, DL_1A-3A-7C_n78A_UL_1A_n78A, DL_1A-3A-7A_n78(2A)_UL_1A_n78(2A), DL_1A-3A_n78(2A)_UL_1A_n78(2A), DL_1A-7C_n78(2A)_UL_1A_n78(2A)</w:t>
            </w:r>
          </w:p>
        </w:tc>
      </w:tr>
      <w:tr w:rsidR="00E4250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04D6E28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  <w:tc>
          <w:tcPr>
            <w:tcW w:w="1984" w:type="dxa"/>
          </w:tcPr>
          <w:p w14:paraId="4A347BBC" w14:textId="42BD21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A7BAA32" w14:textId="6CCDFC0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53D2444" w14:textId="354A11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5A53852" w14:textId="757FD3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E6E5FAE" w14:textId="43D6AF9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DL_1A-3A-7C_n78(2A)_UL_3A_n78A, DL_1A-3A-7C_n78A_UL_3A_n78A, DL_1A-3A-7A_n78(2A)_UL_3A_n78(2A), DL_1A-3A_n78(2A)_UL_3A_n78(2A), DL_3A-7C_n78(2A)_UL_3A_n78(2A)</w:t>
            </w:r>
          </w:p>
        </w:tc>
      </w:tr>
      <w:tr w:rsidR="00E4250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1E1BCA3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DC_7A_n78(2A)</w:t>
            </w:r>
          </w:p>
        </w:tc>
        <w:tc>
          <w:tcPr>
            <w:tcW w:w="1984" w:type="dxa"/>
          </w:tcPr>
          <w:p w14:paraId="508B3781" w14:textId="2B2971F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7DD28F5" w14:textId="70056C8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A78F15B" w14:textId="1B21CE3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CD00C4C" w14:textId="7AF1C7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4748A16" w14:textId="287BEB6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DL_1A-3A-7C_n78(2A)_UL_7A_n78A, DL_1A-3A-7C_n78A_UL_7A_n78A, DL_1A-3A-7A_n78(2A)_UL_7A_n78(2A), DL_1A-7C_n78(2A)_UL_7A_n78(2A), DL_3A-7C_n78(2A)_UL_7A_n78(2A)</w:t>
            </w:r>
          </w:p>
        </w:tc>
      </w:tr>
      <w:tr w:rsidR="00E4250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350283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DC_7C_n78(2A)</w:t>
            </w:r>
          </w:p>
        </w:tc>
        <w:tc>
          <w:tcPr>
            <w:tcW w:w="1984" w:type="dxa"/>
          </w:tcPr>
          <w:p w14:paraId="6C9CCDD4" w14:textId="3C777D4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69134ED" w14:textId="4F0DE0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BA84C21" w14:textId="6269F1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27D5446" w14:textId="1554510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D16C371" w14:textId="5EB59C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DL_1A-3A-7C_n78(2A)_UL_7C_n78A, DL_1A-3A-7C_n78A_UL_7C_n78A, DL_1A-3A-7C_n78(2A)_UL_7A_n78(2A), DL_1A-3A-7A_n78(2A)_UL_7A_n78(2A), DL_1A-7C_n78(2A)_UL_7C_n78(2A), DL_3A-7C_n78(2A)_UL_7C_n78(2A)</w:t>
            </w:r>
          </w:p>
        </w:tc>
      </w:tr>
      <w:tr w:rsidR="00E4250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6F2D0CA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5046F1B" w14:textId="2E4C76F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E4250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105557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192263D" w14:textId="3511D93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E4250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6CF380B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D92C0C" w14:textId="549DC8C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E4250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442CE53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DC_1A_n78(2A)</w:t>
            </w:r>
          </w:p>
        </w:tc>
        <w:tc>
          <w:tcPr>
            <w:tcW w:w="1984" w:type="dxa"/>
          </w:tcPr>
          <w:p w14:paraId="2C67B5C7" w14:textId="096173A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1B56C16" w14:textId="7A9E81E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80044D5" w14:textId="2DE9F8D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D5D8C19" w14:textId="03FB66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8D48A6E" w14:textId="5EA4CB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DL_1A-3C-7A_n78(2A)_UL_1A_n78A, DL_1A-3C-7A_n78A_UL_1A_n78A, DL_1A-3C_n78(2A)_UL_1A_n78(2A), DL_1A-3A-7A_n78(2A)_UL_1A_n78(2A), DL_1A-7A_n78(2A)_UL_1A_n78(2A)</w:t>
            </w:r>
          </w:p>
        </w:tc>
      </w:tr>
      <w:tr w:rsidR="00E4250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731A0A9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  <w:tc>
          <w:tcPr>
            <w:tcW w:w="1984" w:type="dxa"/>
          </w:tcPr>
          <w:p w14:paraId="02A42A47" w14:textId="49154D5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EF685C9" w14:textId="514436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75F5F" w14:textId="40E7F1A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892608E" w14:textId="1D2F2EA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28F0566" w14:textId="361E58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DL_1A-3C-7A_n78(2A)_UL_3A_n78A, DL_1A-3C-7A_n78A_UL_3A_n78A, DL_1A-3C_n78(2A)_UL_3A_n78(2A), DL_1A-3A-7A_n78(2A)_UL_3A_n78(2A), DL_3C-7A_n78(2A)_UL_3A_n78(2A)</w:t>
            </w:r>
          </w:p>
        </w:tc>
      </w:tr>
      <w:tr w:rsidR="00E4250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4535DC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DC_7A_n78(2A)</w:t>
            </w:r>
          </w:p>
        </w:tc>
        <w:tc>
          <w:tcPr>
            <w:tcW w:w="1984" w:type="dxa"/>
          </w:tcPr>
          <w:p w14:paraId="1098187F" w14:textId="3E4899D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5F0733D" w14:textId="0243D91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481C05A" w14:textId="7FEC932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BD2AB0" w14:textId="31D668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41B94A7" w14:textId="0965C1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DL_1A-3C-7A_n78(2A)_UL_7A_n78A, DL_1A-3C-7A_n78A_UL_7A_n78A, DL_1A-3A-7A_n78(2A)_UL_7A_n78(2A), DL_1A-7A_n78(2A)_UL_7A_n78(2A), DL_3A-7A_n78(2A)_UL_7A_n78(2A)</w:t>
            </w:r>
          </w:p>
        </w:tc>
      </w:tr>
      <w:tr w:rsidR="00E4250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0FC396C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9FC3D1C" w14:textId="5D7C789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E4250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7797A89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8AE61B" w14:textId="102BFF7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E4250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35264B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7703685" w14:textId="1924293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E4250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24EB4DB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8523087" w14:textId="721183A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E4250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24F4888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DC_1A_n78(2A)</w:t>
            </w:r>
          </w:p>
        </w:tc>
        <w:tc>
          <w:tcPr>
            <w:tcW w:w="1984" w:type="dxa"/>
          </w:tcPr>
          <w:p w14:paraId="47485D87" w14:textId="54260A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38CD66" w14:textId="527500D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42C953A" w14:textId="6DAF12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D659D5F" w14:textId="7076C6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E533468" w14:textId="17BD12D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DL_1A-3C-7C_n78(2A)_UL_1A_n78A, DL_1A-3C-7C_n78A_UL_1A_n78A, DL_1A-3C-7A_n78(2A)_UL_1A_n78(2A), DL_1A-3C_n78(2A)_UL_1A_n78(2A), DL_1A-3A-7C_n78(2A)_UL_1A_n78(2A), DL_1A-7C_n78(2A)_UL_1A_n78(2A)</w:t>
            </w:r>
          </w:p>
        </w:tc>
      </w:tr>
      <w:tr w:rsidR="00E4250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4B893CE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  <w:tc>
          <w:tcPr>
            <w:tcW w:w="1984" w:type="dxa"/>
          </w:tcPr>
          <w:p w14:paraId="22A0439B" w14:textId="6AF1CEC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94E57D0" w14:textId="5997250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D8BC3D8" w14:textId="16744A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5E503EC" w14:textId="066BF1B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DD42F07" w14:textId="7625D8F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DL_1A-3C-7C_n78(2A)_UL_3A_n78A, DL_1A-3C-7C_n78A_UL_3A_n78A, DL_1A-3C-7A_n78(2A)_UL_3A_n78(2A), DL_1A-3C_n78(2A)_UL_3A_n78(2A), DL_1A-3A-7C_n78(2A)_UL_3A_n78(2A), DL_3C-7C_n78(2A)_UL_3A_n78(2A)</w:t>
            </w:r>
          </w:p>
        </w:tc>
      </w:tr>
      <w:tr w:rsidR="00E4250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25017E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DC_7A_n78(2A)</w:t>
            </w:r>
          </w:p>
        </w:tc>
        <w:tc>
          <w:tcPr>
            <w:tcW w:w="1984" w:type="dxa"/>
          </w:tcPr>
          <w:p w14:paraId="03A36B5E" w14:textId="456C6C9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F5A9F7C" w14:textId="6B8F30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2A52393" w14:textId="6F316AF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4529BD6" w14:textId="55E115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0314DFE" w14:textId="3709F5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DL_1A-3C-7C_n78(2A)_UL_7A_n78A, DL_1A-3C-7C_n78A_UL_7A_n78A, DL_1A-3C-7A_n78(2A)_UL_7A_n78(2A), DL_1A-3A-7C_n78(2A)_UL_7A_n78(2A), DL_1A-7C_n78(2A)_UL_7A_n78(2A), DL_3C-7C_n78(2A)_UL_7A_n78(2A)</w:t>
            </w:r>
          </w:p>
        </w:tc>
      </w:tr>
      <w:tr w:rsidR="00E4250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141468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DC_7C_n78(2A)</w:t>
            </w:r>
          </w:p>
        </w:tc>
        <w:tc>
          <w:tcPr>
            <w:tcW w:w="1984" w:type="dxa"/>
          </w:tcPr>
          <w:p w14:paraId="7FC8C19E" w14:textId="6DEDAB6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B8D2EB" w14:textId="51D5E14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4805969" w14:textId="152FCC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7AF2FB64" w14:textId="65D5E7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6A31B0C" w14:textId="5A2CA0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DL_1A-3C-7C_n78(2A)_UL_7C_n78A, DL_1A-3C-7C_n78A_UL_7C_n78A, DL_1A-3C-7C_n78(2A)_UL_7A_n78(2A), DL_1A-3C-7A_n78(2A)_UL_7A_n78(2A), DL_1A-3A-7C_n78(2A)_UL_7C_n78(2A), DL_1A-7C_n78(2A)_UL_7C_n78(2A), DL_3C-7C_n78(2A)_UL_7C_n78(2A)</w:t>
            </w:r>
          </w:p>
        </w:tc>
      </w:tr>
      <w:tr w:rsidR="00E4250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E42502" w:rsidRPr="00E42502" w:rsidRDefault="00E42502" w:rsidP="00E4250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774E0AD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0801B917" w14:textId="77777777" w:rsidR="00E42502" w:rsidRPr="00E42502" w:rsidRDefault="00E42502" w:rsidP="00E425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E42502" w:rsidRPr="00E42502" w:rsidRDefault="00E42502" w:rsidP="00E425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E42502" w:rsidRPr="00E42502" w:rsidRDefault="00E42502" w:rsidP="00E425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E42502" w:rsidRPr="00E42502" w:rsidRDefault="00E42502" w:rsidP="00E425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E42502" w:rsidRPr="00E42502" w:rsidRDefault="00E42502" w:rsidP="00E4250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E4250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1EDC8B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0DD8B9C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E4250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22A9B30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63459F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E4250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7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167"/>
          </w:p>
        </w:tc>
        <w:tc>
          <w:tcPr>
            <w:tcW w:w="1276" w:type="dxa"/>
          </w:tcPr>
          <w:p w14:paraId="65B840E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7A71B22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76CCDBE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E4250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8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168"/>
          </w:p>
        </w:tc>
        <w:tc>
          <w:tcPr>
            <w:tcW w:w="1276" w:type="dxa"/>
          </w:tcPr>
          <w:p w14:paraId="782A0D0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78C180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2609A7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E4250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2D7ED66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75F377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E4250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3F9DF3A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99872D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E4250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495142C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4D7A950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E4250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9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169"/>
          </w:p>
        </w:tc>
        <w:tc>
          <w:tcPr>
            <w:tcW w:w="1276" w:type="dxa"/>
          </w:tcPr>
          <w:p w14:paraId="4A37298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7457A3B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612FF09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E4250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0" w:name="OLE_LINK18"/>
            <w:bookmarkStart w:id="171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170"/>
            <w:bookmarkEnd w:id="171"/>
          </w:p>
        </w:tc>
        <w:tc>
          <w:tcPr>
            <w:tcW w:w="1276" w:type="dxa"/>
          </w:tcPr>
          <w:p w14:paraId="6924E83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52FF653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ADA34C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E4250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71A0535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EAA44E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E4250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04D6A49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974508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E4250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5B06A6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9235C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E4250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322A95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6C60C9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E4250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00FBD41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803D74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72" w:name="OLE_LINK267"/>
            <w:bookmarkStart w:id="173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172"/>
            <w:bookmarkEnd w:id="173"/>
          </w:p>
        </w:tc>
      </w:tr>
      <w:tr w:rsidR="00E4250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5B897FE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44FCE26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E4250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5D81D8F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96DD4A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74" w:name="OLE_LINK271"/>
            <w:bookmarkStart w:id="175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174"/>
            <w:bookmarkEnd w:id="175"/>
          </w:p>
        </w:tc>
      </w:tr>
      <w:tr w:rsidR="00E4250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4585711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B5055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E4250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51F2ECB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6F712C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E4250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12F3FDE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55F392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E4250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E42502" w:rsidRPr="00E42502" w:rsidRDefault="00293C9B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E4250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E4250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7728C5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7232193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76" w:name="OLE_LINK273"/>
            <w:bookmarkStart w:id="177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176"/>
          <w:bookmarkEnd w:id="177"/>
          <w:p w14:paraId="258BFD3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297CBE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297CBE" w:rsidRPr="00297CBE" w:rsidRDefault="00297CBE" w:rsidP="00297CBE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297CBE" w:rsidRPr="00297CBE" w:rsidRDefault="00297CBE" w:rsidP="00297CBE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307082D6" w14:textId="4B8A8826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3E85E010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0F1A5CC" w14:textId="77777777" w:rsidR="00297CBE" w:rsidRPr="00297CBE" w:rsidRDefault="00297CBE" w:rsidP="00297CBE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297CBE" w:rsidRPr="00297CBE" w:rsidRDefault="00297CBE" w:rsidP="00297CBE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297CBE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297CBE" w:rsidRPr="00297CBE" w:rsidRDefault="00297CBE" w:rsidP="00297CBE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297CBE" w:rsidRPr="00297CBE" w:rsidRDefault="00297CBE" w:rsidP="00297CBE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1304C015" w14:textId="1C85AFE0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04E3CDD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25C6781" w14:textId="77777777" w:rsidR="00297CBE" w:rsidRPr="00297CBE" w:rsidRDefault="00297CBE" w:rsidP="00297CBE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297CBE" w:rsidRPr="00297CBE" w:rsidRDefault="00297CBE" w:rsidP="00297CBE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297CBE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297CBE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75E50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75E50" w:rsidRPr="00297CBE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297CBE" w:rsidRPr="00297CBE" w:rsidRDefault="00297CBE" w:rsidP="00297CBE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297CBE" w:rsidRPr="00975E50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Huawei, </w:t>
            </w:r>
            <w:proofErr w:type="spellStart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1417" w:type="dxa"/>
          </w:tcPr>
          <w:p w14:paraId="18E0E844" w14:textId="0C67CA03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04BD9D2D" w14:textId="77777777" w:rsidR="00297CBE" w:rsidRPr="00297CBE" w:rsidRDefault="00297CBE" w:rsidP="00297CB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297CBE" w:rsidRPr="00297CBE" w:rsidRDefault="00297CBE" w:rsidP="00297CB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261049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28A684C7" w14:textId="7797383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7988C08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0E4FB419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261049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328DE7D2" w14:textId="573B32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4BA1371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02CABED4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261049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66529330" w14:textId="20873F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35A82A1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0F634332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261049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1D912464" w14:textId="1060CB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787D4F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7A6C8E05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261049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D51E002" w14:textId="3EAAD6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504A666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14758C1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261049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2DD472A" w14:textId="6A4F02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117E93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FE87BC7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261049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B70C0AC" w14:textId="4A4950A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521D94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3C98C69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261049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261049" w:rsidRPr="00261049" w:rsidRDefault="00261049" w:rsidP="0026104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E218620" w14:textId="5482113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4827A18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36BA2A3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261049" w:rsidRPr="00261049" w:rsidRDefault="00261049" w:rsidP="00261049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261049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2AD989A3" w14:textId="317D5BA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313126D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43547DB" w14:textId="45AC3A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B128263" w14:textId="7B42DC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4F1B7A21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261049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424521D6" w14:textId="10BCC81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556148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52E1117E" w14:textId="425E023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F690131" w14:textId="2B86DD6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6FE89CD2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261049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370A53AA" w14:textId="518EFE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75B79DD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6CE9440F" w14:textId="202F0B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BE4F4DA" w14:textId="47E7C1B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29921D59" w14:textId="20FFFA9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261049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52C7307B" w14:textId="5B8CF0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48F8CC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9784207" w14:textId="0BB7D3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589F225" w14:textId="262A6CE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681B229F" w14:textId="449FC4D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261049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A13786D" w14:textId="477F42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782162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E4D3A80" w14:textId="33DE89A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3CA0762" w14:textId="7B52AE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388A0DFF" w14:textId="2DFEE82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261049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BE01C37" w14:textId="59AEDB2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2419839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33A74A00" w14:textId="01DA02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3CEA24A" w14:textId="239865D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new</w:t>
            </w:r>
          </w:p>
        </w:tc>
        <w:tc>
          <w:tcPr>
            <w:tcW w:w="3897" w:type="dxa"/>
          </w:tcPr>
          <w:p w14:paraId="2888100D" w14:textId="77777777" w:rsidR="00261049" w:rsidRPr="00261049" w:rsidRDefault="00261049" w:rsidP="0026104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261049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8D3594" w14:textId="1D676E4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3FF8C77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261049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30FAF7" w14:textId="44088F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1778A09E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261049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287E127" w14:textId="1828507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DA414B6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261049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19F07" w14:textId="1E527AF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D4521AA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261049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AF22CFE" w14:textId="2AF00C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6168B92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261049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6B23E52" w14:textId="669AAA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678AB7F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261049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55DDCA2" w14:textId="3606FE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4563B058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261049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861A8BE" w14:textId="14521F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D87B772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261049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1F75D0D" w14:textId="53F9748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3F75986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261049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42BB765" w14:textId="7C54DA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E40A0FD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261049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354BF" w14:textId="1CF99D0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2F0B0478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261049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A482C3E" w14:textId="720FFC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6A46816D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261049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C1A36A0" w14:textId="7BA3E2B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593D1EE8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261049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50AAC23" w14:textId="656A10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3105B49D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261049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4F7128" w14:textId="75186D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451AE3E8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261049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7672F47" w14:textId="7C723F0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45E7F290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261049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729BE3C" w14:textId="68D912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6AAA42B4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261049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21A56CC" w14:textId="1BF0E5C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897" w:type="dxa"/>
          </w:tcPr>
          <w:p w14:paraId="03AC64C2" w14:textId="77777777" w:rsidR="00261049" w:rsidRPr="00261049" w:rsidRDefault="00261049" w:rsidP="00261049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261049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5BE0D4B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01DFCE5" w14:textId="5B4D9E7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(Completed)DL_1A-3A-19A_n257A_UL_1A-n257A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(Completed)DL_1A-3A-19A_n257A_UL_19A-n257A</w:t>
            </w:r>
          </w:p>
        </w:tc>
      </w:tr>
      <w:tr w:rsidR="00261049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4362D7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FCAC698" w14:textId="41FD04A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(Completed)DL_1A-3A-21A_n257A_UL_1A-n257A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(Completed)DL_1A-3A-21A_n257A_UL_21A-n257A</w:t>
            </w:r>
          </w:p>
        </w:tc>
      </w:tr>
      <w:tr w:rsidR="00261049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458459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0E06D42" w14:textId="0165931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(Completed)DL_1A-3A-42A_n257A_UL_42A-n257A</w:t>
            </w:r>
          </w:p>
        </w:tc>
      </w:tr>
      <w:tr w:rsidR="00261049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7610C1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CFE49DB" w14:textId="7BEE0E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(Completed)DL_1A-19A-21A_n257A_UL_19A-n257A</w:t>
            </w:r>
          </w:p>
        </w:tc>
      </w:tr>
      <w:tr w:rsidR="00261049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673AB3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D4E4DE" w14:textId="520EF78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(Completed)DL_1A-19A-42A_n257A_UL_42A-n257A</w:t>
            </w:r>
          </w:p>
        </w:tc>
      </w:tr>
      <w:tr w:rsidR="00261049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3699A3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B7C128" w14:textId="3F2DF5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(Completed)DL_1A-21A-42A_n257A_UL_42A-n257A</w:t>
            </w:r>
          </w:p>
        </w:tc>
      </w:tr>
      <w:tr w:rsidR="00261049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3CCD8B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467333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261049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215229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18BFD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261049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1FE6A69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91235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261049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541ACD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33B092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261049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1B2A15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878B74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261049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50EB65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19DD99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261049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10F8E9D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82EE64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261049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141FC4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1D3F8C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261049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21E905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37A2F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261049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32974B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12F48C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261049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7122E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F94099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261049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7C5BA74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2CA60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261049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2684529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D621F8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261049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7BB308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E4A27C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261049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37D5765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28B9C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261049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6D92E4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470BF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261049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549B226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E84141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261049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4DDD62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106929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261049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205EDF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B387A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261049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42AFBDC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0FFF7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261049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336FFB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A12822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261049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19649A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392648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261049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1F1878F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8E4DF9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261049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382EC1F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4D3BCA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DC_3A-28A-n257A</w:t>
            </w:r>
          </w:p>
          <w:p w14:paraId="79FA2F8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261049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6950FF9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69C6E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DC_3A-28A-41A-n257A</w:t>
            </w:r>
          </w:p>
          <w:p w14:paraId="6C015D1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261049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7810A22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292BA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261049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27D02C3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3BFA8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261049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3CDD3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A4A285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261049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5069E6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9F72CC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261049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2BD23DE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B9EB15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261049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1141E09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75223AD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261049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42280B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55A1D2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261049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5441429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6A504B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261049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261049" w:rsidRPr="00261049" w:rsidRDefault="00293C9B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261049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4256B2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1B32F3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261049" w:rsidRPr="00261049" w:rsidRDefault="00261049" w:rsidP="00261049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77396E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61C2349" w14:textId="1985D8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EDCD36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77396E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76E347" w14:textId="6E703B4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29EC225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77396E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ABE649" w14:textId="774A3E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651FEB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77396E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382368" w14:textId="0F6E56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704BBEF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77396E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680DDB" w14:textId="37AFE63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2201E3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77396E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FB9CEA9" w14:textId="24897F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9E1675F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77396E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9BD3AE1" w14:textId="1C4398A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843AB1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77396E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34F555B" w14:textId="46EF4D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577560D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77396E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77396E" w:rsidRPr="0077396E" w:rsidRDefault="00293C9B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77396E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7DF520" w14:textId="6E6279F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2EEFFE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77396E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1ADCF8F" w14:textId="252274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5CEEC09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77396E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5F8DDB" w14:textId="6912F4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730D76D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77396E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896D9E" w14:textId="42F9D3D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54107E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77396E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11C5A1E" w14:textId="4DABF22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8751FA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77396E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5176D5" w14:textId="4BF379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680CC79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77396E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0FB0978" w14:textId="261AC3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BDA8AFF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77396E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33BCBE" w14:textId="4E2732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0BD817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77396E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499956" w14:textId="300260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632956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77396E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21D1081" w14:textId="52A10D0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77E21F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77396E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3E42BB4" w14:textId="4A194AA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752882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77396E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C2CC278" w14:textId="63DD31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7CEB34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77396E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574770" w14:textId="28F89C5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492621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77396E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A1B629" w14:textId="705617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1CDD3D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77396E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99F2E19" w14:textId="6CBCB3A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E451511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77396E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D818A16" w14:textId="7C997F2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B1160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77396E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84D9CE2" w14:textId="7A97311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543D17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77396E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3E0A41" w14:textId="5554779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47C32B9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77396E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58911DA" w14:textId="785822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83A8D9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77396E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5C3C227" w14:textId="5DCC25F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D842E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77396E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77502C" w14:textId="30B578B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CE4A9B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77396E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CC1955" w14:textId="3F539F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62ADD0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77396E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DEAAF30" w14:textId="660C896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A00DA11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77396E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8381D4D" w14:textId="156356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EF2BF4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77396E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7D53A53" w14:textId="7516CEC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707BE14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77396E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E747A04" w14:textId="7C3EF1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5BFE24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DL_3A-28A_n257D_UL_3A-n257A</w:t>
            </w:r>
          </w:p>
          <w:p w14:paraId="2579A2AD" w14:textId="1BE58F1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DL_3A-42A_n257D_UL_3A-n257A</w:t>
            </w:r>
          </w:p>
        </w:tc>
      </w:tr>
      <w:tr w:rsidR="0077396E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3056F29" w14:textId="0956065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43D553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DL_3A-28A_n257D_UL_28A-n257A</w:t>
            </w:r>
          </w:p>
          <w:p w14:paraId="728649DD" w14:textId="68905C0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DL_28A-42A_n257D_UL_28A-n257A</w:t>
            </w:r>
          </w:p>
        </w:tc>
      </w:tr>
      <w:tr w:rsidR="0077396E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263BCF" w14:textId="4F4B0B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D0C92E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DL_3A-42A_n257D_UL_42A-n257A</w:t>
            </w:r>
          </w:p>
          <w:p w14:paraId="74D14B0A" w14:textId="0EB4A6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DL_28A-42A_n257D_UL_42A-n257A</w:t>
            </w:r>
          </w:p>
        </w:tc>
      </w:tr>
      <w:tr w:rsidR="0077396E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8A2B1D" w14:textId="33A3AA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8C765F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DL_3A-28A_n257G_UL_3A-n257A</w:t>
            </w:r>
          </w:p>
          <w:p w14:paraId="7EA4E141" w14:textId="78DF80B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DL_3A-42A_n257G_UL_3A-n257A</w:t>
            </w:r>
          </w:p>
        </w:tc>
      </w:tr>
      <w:tr w:rsidR="0077396E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688310B" w14:textId="577585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29CF28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DL_3A-28A_n257G_UL_28A-n257A</w:t>
            </w:r>
          </w:p>
          <w:p w14:paraId="01CE2C2C" w14:textId="0B396D6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DL_28A-42A_n257G_UL_28A-n257A</w:t>
            </w:r>
          </w:p>
        </w:tc>
      </w:tr>
      <w:tr w:rsidR="0077396E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6C248C4" w14:textId="614B13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2EB3B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DL_3A-42A_n257G_UL_42A-n257A</w:t>
            </w:r>
          </w:p>
          <w:p w14:paraId="166E8370" w14:textId="07CD92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DL_28A-42A_n257G_UL_42A-n257A</w:t>
            </w:r>
          </w:p>
        </w:tc>
      </w:tr>
      <w:tr w:rsidR="0077396E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B7F432" w14:textId="10E906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699881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DL_3A-28A_n257H_UL_3A-n257A</w:t>
            </w:r>
          </w:p>
          <w:p w14:paraId="701FDD6E" w14:textId="0FDE8F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DL_3A-42A_n257H_UL_3A-n257A</w:t>
            </w:r>
          </w:p>
        </w:tc>
      </w:tr>
      <w:tr w:rsidR="0077396E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1A6DD9" w14:textId="71DF3D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56B69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DL_3A-28A_n257H_UL_28A-n257A</w:t>
            </w:r>
          </w:p>
          <w:p w14:paraId="78F4C22B" w14:textId="1F561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DL_28A-42A_n257H_UL_28A-n257A</w:t>
            </w:r>
          </w:p>
        </w:tc>
      </w:tr>
      <w:tr w:rsidR="0077396E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BE476B" w14:textId="01541F7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3473D5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DL_3A-42A_n257H_UL_42A-n257A</w:t>
            </w:r>
          </w:p>
          <w:p w14:paraId="2CC6BC19" w14:textId="0D0942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DL_28A-42A_n257H_UL_42A-n257A</w:t>
            </w:r>
          </w:p>
        </w:tc>
      </w:tr>
      <w:tr w:rsidR="0077396E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2994893" w14:textId="78AA45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72AA861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DL_3A-28A_n257I_UL_3A-n257A</w:t>
            </w:r>
          </w:p>
          <w:p w14:paraId="6D81ED11" w14:textId="2929C7B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DL_3A-42A_n257I_UL_3A-n257A</w:t>
            </w:r>
          </w:p>
        </w:tc>
      </w:tr>
      <w:tr w:rsidR="0077396E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BD43CB2" w14:textId="79DE5E0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2C9518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DL_3A-28A_n257I_UL_28A-n257A</w:t>
            </w:r>
          </w:p>
          <w:p w14:paraId="78296F59" w14:textId="66C1E4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DL_28A-42A_n257I_UL_28A-n257A</w:t>
            </w:r>
          </w:p>
        </w:tc>
      </w:tr>
      <w:tr w:rsidR="0077396E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897D2D" w14:textId="15F0991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A2DBCD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DL_3A-42A_n257I_UL_42A-n257A</w:t>
            </w:r>
          </w:p>
          <w:p w14:paraId="4D942813" w14:textId="0603AA2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DL_28A-42A_n257I_UL_42A-n257A</w:t>
            </w:r>
          </w:p>
        </w:tc>
      </w:tr>
      <w:tr w:rsidR="0077396E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29BE" w14:textId="7B4A38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7697A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77396E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70B6BC4" w14:textId="141AB6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FE9E09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77396E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924000F" w14:textId="0D9404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26B4FD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77396E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5EB04C" w14:textId="71BC76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62ABC8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77396E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1D85123" w14:textId="1267A2F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CE4267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77396E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A71B25" w14:textId="28C359D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5941A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77396E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0008AC" w14:textId="11C9CB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59D4758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77396E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90EFB13" w14:textId="252AA3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C21C2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77396E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D397F7" w14:textId="118426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5D757A7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77396E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FBD9965" w14:textId="33E789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9638A6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77396E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89C3B8" w14:textId="4646908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23560C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77396E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A2DA5B0" w14:textId="7FF2AD1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E7C71E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77396E" w:rsidRPr="0077396E" w:rsidRDefault="0077396E" w:rsidP="0077396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77396E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62EDE0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C5BDFB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(completed) DL_2A-66A_n71A_UL_2A_n71A</w:t>
            </w:r>
          </w:p>
          <w:p w14:paraId="7FAD1813" w14:textId="6F1630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DL_2A-46A_n71A_UL_2A_n71A</w:t>
            </w:r>
          </w:p>
        </w:tc>
      </w:tr>
      <w:tr w:rsidR="0077396E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27D342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B09B0A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DL_46A-66A_n71A_UL_66A_n71A</w:t>
            </w:r>
          </w:p>
          <w:p w14:paraId="5DAE1127" w14:textId="0838CC7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(completed) DL_2A-66A_n71A_UL_66A_n71A</w:t>
            </w:r>
          </w:p>
        </w:tc>
      </w:tr>
      <w:tr w:rsidR="0077396E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72AFC2F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BD8A1C7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DL_2A-46A-66A_n71A_UL_2A_n71A</w:t>
            </w:r>
          </w:p>
          <w:p w14:paraId="3FC22054" w14:textId="20C333E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DL_2A-46C_n71A_UL_2A_n71A</w:t>
            </w:r>
          </w:p>
        </w:tc>
      </w:tr>
      <w:tr w:rsidR="0077396E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25F013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616277F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DL_46C-66A_n71A_UL_66A_n71A</w:t>
            </w:r>
          </w:p>
          <w:p w14:paraId="7EA9244B" w14:textId="1AF5D89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DL_2A-46A-66A_n71A_UL_66A_n71A</w:t>
            </w:r>
          </w:p>
        </w:tc>
      </w:tr>
      <w:tr w:rsidR="0077396E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1C9EC0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1533AAB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DL_2A-46C-66A_n71A_UL_2A_n71A</w:t>
            </w:r>
          </w:p>
          <w:p w14:paraId="05B51CE1" w14:textId="40FE68F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DL_2A-46D_n71A_UL_2A_n71A</w:t>
            </w:r>
          </w:p>
        </w:tc>
      </w:tr>
      <w:tr w:rsidR="0077396E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14F2AB8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CABCE3C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DL_46D-66A_n71A_UL_66A_n71A</w:t>
            </w:r>
          </w:p>
          <w:p w14:paraId="4212F36D" w14:textId="2613AC5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77396E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4E276A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27F0BC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DL_2A-66A_n41A_UL_2A_n41A</w:t>
            </w:r>
          </w:p>
          <w:p w14:paraId="2F3F2AC5" w14:textId="6C4B47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DL_2A-46A_n41A_UL_2A_n41A</w:t>
            </w:r>
          </w:p>
        </w:tc>
      </w:tr>
      <w:tr w:rsidR="0077396E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605145C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8EDC50C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DL_46A-66A_n41A_UL_66A_n41A</w:t>
            </w:r>
          </w:p>
          <w:p w14:paraId="5771BF3D" w14:textId="44AD1F3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77396E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1525AA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164A32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DL_2A-46A-66A_n41A_UL_2A_n41A</w:t>
            </w:r>
          </w:p>
          <w:p w14:paraId="5A68B268" w14:textId="2F2944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77396E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178597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B0C1C1A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DL_46C-66A_n41A_UL_66A_n41A</w:t>
            </w:r>
          </w:p>
          <w:p w14:paraId="53402F7E" w14:textId="1A9F0B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77396E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0F3654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259C98E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DL_2A-46C-66A_n41A_UL_2A_n41A</w:t>
            </w:r>
          </w:p>
          <w:p w14:paraId="06432482" w14:textId="39962C5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77396E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18BDA51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735446" w14:textId="77777777" w:rsidR="0077396E" w:rsidRPr="0077396E" w:rsidRDefault="0077396E" w:rsidP="0077396E">
            <w:pPr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DL_46D-66A_n41A_UL_66A_n41A</w:t>
            </w:r>
          </w:p>
          <w:p w14:paraId="5CC107B6" w14:textId="6974D10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032FD9C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9B2FAA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9B2F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5DB3C145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2A6FAE0D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bookmarkStart w:id="178" w:name="_GoBack"/>
            <w:bookmarkEnd w:id="178"/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262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  <w:proofErr w:type="spellEnd"/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261049" w:rsidRDefault="00261049">
      <w:r>
        <w:separator/>
      </w:r>
    </w:p>
  </w:endnote>
  <w:endnote w:type="continuationSeparator" w:id="0">
    <w:p w14:paraId="77383E9E" w14:textId="77777777" w:rsidR="00261049" w:rsidRDefault="00261049">
      <w:r>
        <w:continuationSeparator/>
      </w:r>
    </w:p>
  </w:endnote>
  <w:endnote w:type="continuationNotice" w:id="1">
    <w:p w14:paraId="342C9E4B" w14:textId="77777777" w:rsidR="00261049" w:rsidRDefault="002610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261049" w:rsidRDefault="00261049">
      <w:r>
        <w:separator/>
      </w:r>
    </w:p>
  </w:footnote>
  <w:footnote w:type="continuationSeparator" w:id="0">
    <w:p w14:paraId="59408D5A" w14:textId="77777777" w:rsidR="00261049" w:rsidRDefault="00261049">
      <w:r>
        <w:continuationSeparator/>
      </w:r>
    </w:p>
  </w:footnote>
  <w:footnote w:type="continuationNotice" w:id="1">
    <w:p w14:paraId="07C62476" w14:textId="77777777" w:rsidR="00261049" w:rsidRDefault="002610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745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B4286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7838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38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07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28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18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39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0" Type="http://schemas.openxmlformats.org/officeDocument/2006/relationships/hyperlink" Target="mailto:ko-shou@kddi.com" TargetMode="External"/><Relationship Id="rId255" Type="http://schemas.openxmlformats.org/officeDocument/2006/relationships/hyperlink" Target="mailto:masashi.fushiki@g.sogtbank.co.jp" TargetMode="Externa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0" Type="http://schemas.openxmlformats.org/officeDocument/2006/relationships/hyperlink" Target="mailto:ko-shou@kddi.com" TargetMode="External"/><Relationship Id="rId235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262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fontTable" Target="fontTable.xm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openxmlformats.org/officeDocument/2006/relationships/theme" Target="theme/theme1.xm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948CD-177A-4A34-AA53-7F69C285F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117</Pages>
  <Words>51016</Words>
  <Characters>290796</Characters>
  <Application>Microsoft Office Word</Application>
  <DocSecurity>0</DocSecurity>
  <Lines>2423</Lines>
  <Paragraphs>682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341130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60</cp:revision>
  <cp:lastPrinted>2000-02-29T10:31:00Z</cp:lastPrinted>
  <dcterms:created xsi:type="dcterms:W3CDTF">2018-12-03T08:49:00Z</dcterms:created>
  <dcterms:modified xsi:type="dcterms:W3CDTF">2019-09-09T09:09:00Z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